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id w:val="459547866"/>
        <w:docPartObj>
          <w:docPartGallery w:val="Cover Pages"/>
          <w:docPartUnique/>
        </w:docPartObj>
      </w:sdtPr>
      <w:sdtEndPr>
        <w:rPr>
          <w:rFonts w:ascii="Montserrat" w:eastAsia="Times New Roman" w:hAnsi="Montserrat"/>
          <w:color w:val="13283C"/>
          <w:sz w:val="18"/>
          <w:szCs w:val="18"/>
          <w:bdr w:val="none" w:sz="0" w:space="0" w:color="auto" w:frame="1"/>
          <w:lang w:eastAsia="fr-FR"/>
        </w:rPr>
      </w:sdtEndPr>
      <w:sdtContent>
        <w:p w14:paraId="5ED76E74" w14:textId="15F545E9" w:rsidR="004A5E4B" w:rsidRDefault="00A5109D">
          <w:r>
            <w:rPr>
              <w:noProof/>
            </w:rPr>
            <w:drawing>
              <wp:anchor distT="0" distB="0" distL="114300" distR="114300" simplePos="0" relativeHeight="251666432" behindDoc="1" locked="0" layoutInCell="1" allowOverlap="1" wp14:anchorId="14F3471A" wp14:editId="6C5180DF">
                <wp:simplePos x="0" y="0"/>
                <wp:positionH relativeFrom="column">
                  <wp:posOffset>5270500</wp:posOffset>
                </wp:positionH>
                <wp:positionV relativeFrom="paragraph">
                  <wp:posOffset>-367030</wp:posOffset>
                </wp:positionV>
                <wp:extent cx="657225" cy="962025"/>
                <wp:effectExtent l="0" t="0" r="9525" b="9525"/>
                <wp:wrapNone/>
                <wp:docPr id="16" name="Image 19" descr="Résultat de recherche d'images pour &quot;logo opco2i&quot;">
                  <a:extLst xmlns:a="http://schemas.openxmlformats.org/drawingml/2006/main">
                    <a:ext uri="{FF2B5EF4-FFF2-40B4-BE49-F238E27FC236}">
                      <a16:creationId xmlns:a16="http://schemas.microsoft.com/office/drawing/2014/main" id="{180D0DEF-B1B6-4843-B8FD-407F79DD2628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078" name="Image 19" descr="Résultat de recherche d'images pour &quot;logo opco2i&quot;">
                          <a:extLst>
                            <a:ext uri="{FF2B5EF4-FFF2-40B4-BE49-F238E27FC236}">
                              <a16:creationId xmlns:a16="http://schemas.microsoft.com/office/drawing/2014/main" id="{180D0DEF-B1B6-4843-B8FD-407F79DD2628}"/>
                            </a:ext>
                          </a:extLst>
                        </pic:cNvPr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30727" r="30726"/>
                        <a:stretch/>
                      </pic:blipFill>
                      <pic:spPr bwMode="auto">
                        <a:xfrm>
                          <a:off x="0" y="0"/>
                          <a:ext cx="657225" cy="9620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anchor>
            </w:drawing>
          </w:r>
          <w:r>
            <w:rPr>
              <w:noProof/>
            </w:rPr>
            <w:drawing>
              <wp:anchor distT="0" distB="0" distL="114300" distR="114300" simplePos="0" relativeHeight="251668480" behindDoc="0" locked="0" layoutInCell="1" allowOverlap="1" wp14:anchorId="4061F9BE" wp14:editId="0405E23D">
                <wp:simplePos x="0" y="0"/>
                <wp:positionH relativeFrom="margin">
                  <wp:align>center</wp:align>
                </wp:positionH>
                <wp:positionV relativeFrom="paragraph">
                  <wp:posOffset>-381000</wp:posOffset>
                </wp:positionV>
                <wp:extent cx="3124200" cy="923482"/>
                <wp:effectExtent l="0" t="0" r="0" b="0"/>
                <wp:wrapNone/>
                <wp:docPr id="701158041" name="Image 10" descr="Une image contenant Graphique, Police, violette, graphisme&#10;&#10;Description générée automatiquemen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01158041" name="Image 10" descr="Une image contenant Graphique, Police, violette, graphisme&#10;&#10;Description générée automatiquemen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124200" cy="92348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="00E91ECB">
            <w:rPr>
              <w:noProof/>
            </w:rPr>
            <w:drawing>
              <wp:anchor distT="0" distB="0" distL="114300" distR="114300" simplePos="0" relativeHeight="251665408" behindDoc="1" locked="0" layoutInCell="1" allowOverlap="1" wp14:anchorId="78C1E3BA" wp14:editId="16FD86DB">
                <wp:simplePos x="0" y="0"/>
                <wp:positionH relativeFrom="margin">
                  <wp:posOffset>-145415</wp:posOffset>
                </wp:positionH>
                <wp:positionV relativeFrom="paragraph">
                  <wp:posOffset>-262255</wp:posOffset>
                </wp:positionV>
                <wp:extent cx="666750" cy="767080"/>
                <wp:effectExtent l="0" t="0" r="0" b="0"/>
                <wp:wrapNone/>
                <wp:docPr id="18" name="Graphiqu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Graphiqu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6750" cy="7670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14:paraId="23E04FF1" w14:textId="20119E60" w:rsidR="00DA617E" w:rsidRPr="00E91ECB" w:rsidRDefault="002008E2" w:rsidP="00143D9B">
          <w:pPr>
            <w:rPr>
              <w:rFonts w:ascii="Montserrat" w:eastAsia="Times New Roman" w:hAnsi="Montserrat"/>
              <w:color w:val="13283C"/>
              <w:sz w:val="18"/>
              <w:szCs w:val="18"/>
              <w:bdr w:val="none" w:sz="0" w:space="0" w:color="auto" w:frame="1"/>
              <w:lang w:eastAsia="fr-FR"/>
            </w:rPr>
          </w:pPr>
        </w:p>
      </w:sdtContent>
    </w:sdt>
    <w:p w14:paraId="087F4065" w14:textId="7D35B64F" w:rsidR="00143D9B" w:rsidRPr="00143D9B" w:rsidRDefault="00143D9B" w:rsidP="007332E0">
      <w:pPr>
        <w:pStyle w:val="textecourant"/>
        <w:ind w:left="720"/>
        <w:jc w:val="both"/>
      </w:pPr>
    </w:p>
    <w:tbl>
      <w:tblPr>
        <w:tblpPr w:leftFromText="141" w:rightFromText="141" w:vertAnchor="text" w:horzAnchor="margin" w:tblpX="142" w:tblpY="638"/>
        <w:tblW w:w="484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0"/>
        <w:gridCol w:w="6669"/>
      </w:tblGrid>
      <w:tr w:rsidR="00FC2A60" w:rsidRPr="00E91ECB" w14:paraId="1E339618" w14:textId="77777777" w:rsidTr="00A5109D">
        <w:trPr>
          <w:trHeight w:val="373"/>
        </w:trPr>
        <w:tc>
          <w:tcPr>
            <w:tcW w:w="500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036FD22" w14:textId="77777777" w:rsidR="00A5109D" w:rsidRPr="00A5109D" w:rsidRDefault="00A5109D" w:rsidP="00A5109D">
            <w:pPr>
              <w:spacing w:after="0"/>
              <w:jc w:val="center"/>
              <w:rPr>
                <w:rFonts w:ascii="Montserrat SemiBold" w:hAnsi="Montserrat SemiBold" w:cstheme="minorHAnsi"/>
                <w:color w:val="990099"/>
                <w:sz w:val="36"/>
                <w:szCs w:val="36"/>
              </w:rPr>
            </w:pPr>
            <w:r w:rsidRPr="00A5109D">
              <w:rPr>
                <w:rFonts w:ascii="Montserrat SemiBold" w:hAnsi="Montserrat SemiBold" w:cstheme="minorHAnsi"/>
                <w:color w:val="990099"/>
                <w:sz w:val="36"/>
                <w:szCs w:val="36"/>
              </w:rPr>
              <w:t>Accompagnement RH</w:t>
            </w:r>
          </w:p>
          <w:p w14:paraId="70202A66" w14:textId="7911F027" w:rsidR="00FC2A60" w:rsidRPr="00A5109D" w:rsidRDefault="00ED4AF3" w:rsidP="00A5109D">
            <w:pPr>
              <w:spacing w:after="0"/>
              <w:jc w:val="center"/>
              <w:rPr>
                <w:rFonts w:ascii="Montserrat SemiBold" w:hAnsi="Montserrat SemiBold" w:cstheme="minorHAnsi"/>
                <w:sz w:val="36"/>
                <w:szCs w:val="36"/>
              </w:rPr>
            </w:pPr>
            <w:r w:rsidRPr="00A5109D">
              <w:rPr>
                <w:rFonts w:ascii="Montserrat SemiBold" w:hAnsi="Montserrat SemiBold" w:cstheme="minorHAnsi"/>
                <w:sz w:val="36"/>
                <w:szCs w:val="36"/>
              </w:rPr>
              <w:t>Attestation de réalisation</w:t>
            </w:r>
          </w:p>
          <w:p w14:paraId="33F37746" w14:textId="64FBD5FB" w:rsidR="00FF7080" w:rsidRPr="005D186E" w:rsidRDefault="00FF7080" w:rsidP="00755220">
            <w:pPr>
              <w:jc w:val="center"/>
              <w:rPr>
                <w:rFonts w:ascii="Montserrat Medium" w:hAnsi="Montserrat Medium"/>
                <w:b/>
                <w:color w:val="FF6A39" w:themeColor="accent4"/>
                <w:sz w:val="18"/>
                <w:szCs w:val="18"/>
              </w:rPr>
            </w:pPr>
          </w:p>
        </w:tc>
      </w:tr>
      <w:tr w:rsidR="004B3BCB" w:rsidRPr="00E91ECB" w14:paraId="44C50B68" w14:textId="77777777" w:rsidTr="00A5109D">
        <w:trPr>
          <w:trHeight w:val="745"/>
        </w:trPr>
        <w:tc>
          <w:tcPr>
            <w:tcW w:w="1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453C6" w14:textId="7725C00A" w:rsidR="004B3BCB" w:rsidRPr="009F64ED" w:rsidRDefault="004B3BCB" w:rsidP="004B3BCB">
            <w:pPr>
              <w:spacing w:after="0" w:line="240" w:lineRule="auto"/>
              <w:rPr>
                <w:rFonts w:ascii="Montserrat" w:hAnsi="Montserrat"/>
                <w:color w:val="0A1349" w:themeColor="accent6"/>
                <w:sz w:val="20"/>
                <w:szCs w:val="20"/>
              </w:rPr>
            </w:pPr>
            <w:r>
              <w:rPr>
                <w:rFonts w:ascii="Montserrat" w:hAnsi="Montserrat"/>
                <w:color w:val="0A1349" w:themeColor="accent6"/>
                <w:sz w:val="20"/>
                <w:szCs w:val="20"/>
              </w:rPr>
              <w:t>- Raison sociale   CP VILLE</w:t>
            </w:r>
          </w:p>
        </w:tc>
        <w:tc>
          <w:tcPr>
            <w:tcW w:w="3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ED66E" w14:textId="3CD6AFC0" w:rsidR="004B3BCB" w:rsidRDefault="00545E99" w:rsidP="004B3BCB">
            <w:pPr>
              <w:autoSpaceDE w:val="0"/>
              <w:autoSpaceDN w:val="0"/>
              <w:adjustRightInd w:val="0"/>
              <w:spacing w:after="0" w:line="240" w:lineRule="auto"/>
              <w:rPr>
                <w:rFonts w:ascii="Montserrat-Regular" w:hAnsi="Montserrat-Regular" w:cs="Montserrat-Regular"/>
                <w:color w:val="13283C"/>
                <w:sz w:val="18"/>
                <w:szCs w:val="18"/>
              </w:rPr>
            </w:pPr>
            <w:r>
              <w:rPr>
                <w:rFonts w:ascii="Montserrat-Regular" w:hAnsi="Montserrat-Regular" w:cs="Montserrat-Regular"/>
                <w:color w:val="13283C"/>
                <w:sz w:val="18"/>
                <w:szCs w:val="18"/>
              </w:rPr>
              <w:t>CAPS</w:t>
            </w:r>
            <w:r w:rsidR="00A660E7">
              <w:rPr>
                <w:rFonts w:ascii="Montserrat-Regular" w:hAnsi="Montserrat-Regular" w:cs="Montserrat-Regular"/>
                <w:color w:val="13283C"/>
                <w:sz w:val="18"/>
                <w:szCs w:val="18"/>
              </w:rPr>
              <w:t xml:space="preserve"> – </w:t>
            </w:r>
            <w:r w:rsidRPr="00545E99">
              <w:rPr>
                <w:rFonts w:ascii="Montserrat-Regular" w:hAnsi="Montserrat-Regular" w:cs="Montserrat-Regular"/>
                <w:color w:val="13283C"/>
                <w:sz w:val="18"/>
                <w:szCs w:val="18"/>
              </w:rPr>
              <w:t>01250 – VILLEREVERSURE</w:t>
            </w:r>
          </w:p>
        </w:tc>
      </w:tr>
      <w:tr w:rsidR="004B3BCB" w:rsidRPr="00E91ECB" w14:paraId="731327F8" w14:textId="77777777" w:rsidTr="00A5109D">
        <w:trPr>
          <w:trHeight w:val="745"/>
        </w:trPr>
        <w:tc>
          <w:tcPr>
            <w:tcW w:w="1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963E8" w14:textId="251ED47F" w:rsidR="004B3BCB" w:rsidRPr="009F64ED" w:rsidRDefault="004B3BCB" w:rsidP="00D63E1A">
            <w:pPr>
              <w:spacing w:after="0" w:line="240" w:lineRule="auto"/>
              <w:rPr>
                <w:rFonts w:ascii="Montserrat" w:hAnsi="Montserrat"/>
                <w:color w:val="0A1349" w:themeColor="accent6"/>
                <w:sz w:val="20"/>
                <w:szCs w:val="20"/>
              </w:rPr>
            </w:pPr>
            <w:r>
              <w:rPr>
                <w:rFonts w:ascii="Montserrat" w:hAnsi="Montserrat"/>
                <w:color w:val="0A1349" w:themeColor="accent6"/>
                <w:sz w:val="20"/>
                <w:szCs w:val="20"/>
              </w:rPr>
              <w:t xml:space="preserve">- </w:t>
            </w:r>
            <w:r w:rsidRPr="009F64ED">
              <w:rPr>
                <w:rFonts w:ascii="Montserrat" w:hAnsi="Montserrat"/>
                <w:color w:val="0A1349" w:themeColor="accent6"/>
                <w:sz w:val="20"/>
                <w:szCs w:val="20"/>
              </w:rPr>
              <w:t>SIREN</w:t>
            </w:r>
          </w:p>
        </w:tc>
        <w:tc>
          <w:tcPr>
            <w:tcW w:w="3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A8BD4" w14:textId="5A45DF0C" w:rsidR="004B3BCB" w:rsidRPr="00180B14" w:rsidRDefault="002008E2" w:rsidP="00D63E1A">
            <w:pPr>
              <w:spacing w:after="0" w:line="240" w:lineRule="auto"/>
              <w:rPr>
                <w:rFonts w:ascii="Montserrat Medium" w:hAnsi="Montserrat Medium"/>
                <w:color w:val="0A1349" w:themeColor="accent6"/>
                <w:sz w:val="10"/>
                <w:szCs w:val="10"/>
              </w:rPr>
            </w:pPr>
            <w:r w:rsidRPr="002008E2">
              <w:rPr>
                <w:rFonts w:ascii="Montserrat" w:hAnsi="Montserrat" w:cs="Montserrat-Regular"/>
                <w:color w:val="13283C"/>
                <w:sz w:val="20"/>
                <w:szCs w:val="20"/>
              </w:rPr>
              <w:t>414 638 817</w:t>
            </w:r>
          </w:p>
        </w:tc>
      </w:tr>
      <w:tr w:rsidR="004B3BCB" w:rsidRPr="00E91ECB" w14:paraId="0F52289B" w14:textId="77777777" w:rsidTr="00A5109D">
        <w:trPr>
          <w:trHeight w:val="745"/>
        </w:trPr>
        <w:tc>
          <w:tcPr>
            <w:tcW w:w="1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30348" w14:textId="60318B1C" w:rsidR="004B3BCB" w:rsidRPr="009F64ED" w:rsidRDefault="004B3BCB" w:rsidP="004B3BCB">
            <w:pPr>
              <w:numPr>
                <w:ilvl w:val="0"/>
                <w:numId w:val="3"/>
              </w:numPr>
              <w:spacing w:before="120" w:after="0" w:line="240" w:lineRule="auto"/>
              <w:ind w:left="142" w:hanging="142"/>
              <w:rPr>
                <w:rFonts w:ascii="Montserrat" w:hAnsi="Montserrat"/>
                <w:color w:val="0A1349" w:themeColor="accent6"/>
                <w:sz w:val="20"/>
                <w:szCs w:val="20"/>
              </w:rPr>
            </w:pPr>
            <w:r w:rsidRPr="009F64ED">
              <w:rPr>
                <w:rFonts w:ascii="Montserrat" w:hAnsi="Montserrat"/>
                <w:color w:val="0A1349" w:themeColor="accent6"/>
                <w:sz w:val="20"/>
                <w:szCs w:val="20"/>
              </w:rPr>
              <w:t>Prestataire</w:t>
            </w:r>
          </w:p>
          <w:p w14:paraId="67B2A289" w14:textId="77777777" w:rsidR="004B3BCB" w:rsidRPr="009F64ED" w:rsidRDefault="004B3BCB" w:rsidP="004B3BCB">
            <w:pPr>
              <w:spacing w:after="0" w:line="240" w:lineRule="auto"/>
              <w:rPr>
                <w:rFonts w:ascii="Montserrat" w:hAnsi="Montserrat"/>
                <w:color w:val="0A1349" w:themeColor="accent6"/>
                <w:sz w:val="20"/>
                <w:szCs w:val="20"/>
              </w:rPr>
            </w:pPr>
          </w:p>
          <w:p w14:paraId="71FBC4EE" w14:textId="2160A3A7" w:rsidR="004B3BCB" w:rsidRPr="009F64ED" w:rsidRDefault="004B3BCB" w:rsidP="004B3BCB">
            <w:pPr>
              <w:numPr>
                <w:ilvl w:val="0"/>
                <w:numId w:val="3"/>
              </w:numPr>
              <w:spacing w:after="0" w:line="240" w:lineRule="auto"/>
              <w:ind w:left="142" w:hanging="142"/>
              <w:rPr>
                <w:rFonts w:ascii="Montserrat" w:hAnsi="Montserrat"/>
                <w:color w:val="0A1349" w:themeColor="accent6"/>
                <w:sz w:val="20"/>
                <w:szCs w:val="20"/>
              </w:rPr>
            </w:pPr>
            <w:r w:rsidRPr="009F64ED">
              <w:rPr>
                <w:rFonts w:ascii="Montserrat" w:hAnsi="Montserrat"/>
                <w:color w:val="0A1349" w:themeColor="accent6"/>
                <w:sz w:val="20"/>
                <w:szCs w:val="20"/>
              </w:rPr>
              <w:t xml:space="preserve">Nom du consultant </w:t>
            </w:r>
          </w:p>
          <w:p w14:paraId="4D272CF0" w14:textId="478A56CB" w:rsidR="004B3BCB" w:rsidRPr="009F64ED" w:rsidRDefault="004B3BCB" w:rsidP="004B3BCB">
            <w:pPr>
              <w:spacing w:after="0" w:line="240" w:lineRule="auto"/>
              <w:rPr>
                <w:rFonts w:ascii="Montserrat" w:hAnsi="Montserrat"/>
                <w:color w:val="0A1349" w:themeColor="accent6"/>
                <w:sz w:val="20"/>
                <w:szCs w:val="20"/>
              </w:rPr>
            </w:pPr>
          </w:p>
        </w:tc>
        <w:tc>
          <w:tcPr>
            <w:tcW w:w="3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06124" w14:textId="77777777" w:rsidR="004B3BCB" w:rsidRPr="00180B14" w:rsidRDefault="004B3BCB" w:rsidP="004B3BCB">
            <w:pPr>
              <w:spacing w:after="0" w:line="240" w:lineRule="auto"/>
              <w:rPr>
                <w:rFonts w:ascii="Montserrat Medium" w:hAnsi="Montserrat Medium"/>
                <w:color w:val="0A1349" w:themeColor="accent6"/>
                <w:sz w:val="10"/>
                <w:szCs w:val="10"/>
              </w:rPr>
            </w:pPr>
          </w:p>
          <w:p w14:paraId="31D4391F" w14:textId="278E53E5" w:rsidR="004B3BCB" w:rsidRPr="009F64ED" w:rsidRDefault="00A5109D" w:rsidP="004B3BCB">
            <w:pPr>
              <w:spacing w:after="0" w:line="240" w:lineRule="auto"/>
              <w:rPr>
                <w:rFonts w:ascii="Montserrat" w:hAnsi="Montserrat"/>
                <w:color w:val="0A1349" w:themeColor="accent6"/>
                <w:sz w:val="20"/>
                <w:szCs w:val="20"/>
              </w:rPr>
            </w:pPr>
            <w:r>
              <w:rPr>
                <w:rFonts w:ascii="Montserrat" w:hAnsi="Montserrat"/>
                <w:color w:val="0A1349" w:themeColor="accent6"/>
                <w:sz w:val="20"/>
                <w:szCs w:val="20"/>
              </w:rPr>
              <w:t>POLYVIA SOLUTIONS</w:t>
            </w:r>
          </w:p>
          <w:p w14:paraId="4BCF5E66" w14:textId="77777777" w:rsidR="004B3BCB" w:rsidRPr="009F64ED" w:rsidRDefault="004B3BCB" w:rsidP="004B3BCB">
            <w:pPr>
              <w:spacing w:after="0" w:line="240" w:lineRule="auto"/>
              <w:ind w:left="142"/>
              <w:rPr>
                <w:rFonts w:ascii="Montserrat" w:hAnsi="Montserrat"/>
                <w:color w:val="0A1349" w:themeColor="accent6"/>
                <w:sz w:val="28"/>
                <w:szCs w:val="28"/>
              </w:rPr>
            </w:pPr>
          </w:p>
          <w:p w14:paraId="72F3D57E" w14:textId="440BD141" w:rsidR="004B3BCB" w:rsidRPr="005D186E" w:rsidRDefault="00545E99" w:rsidP="004B3BCB">
            <w:pPr>
              <w:spacing w:after="0" w:line="240" w:lineRule="auto"/>
              <w:rPr>
                <w:rFonts w:ascii="Montserrat Medium" w:hAnsi="Montserrat Medium"/>
                <w:color w:val="0A1349" w:themeColor="accent6"/>
                <w:sz w:val="20"/>
                <w:szCs w:val="20"/>
              </w:rPr>
            </w:pPr>
            <w:r>
              <w:rPr>
                <w:rFonts w:ascii="Montserrat" w:hAnsi="Montserrat"/>
                <w:color w:val="0A1349" w:themeColor="accent6"/>
                <w:sz w:val="20"/>
                <w:szCs w:val="20"/>
              </w:rPr>
              <w:t>Eric BRAIE</w:t>
            </w:r>
          </w:p>
        </w:tc>
      </w:tr>
    </w:tbl>
    <w:p w14:paraId="6838BCE4" w14:textId="3D96C595" w:rsidR="00D63E0C" w:rsidRDefault="00D63E0C" w:rsidP="00FE1872">
      <w:pPr>
        <w:pStyle w:val="sous-titre1"/>
      </w:pPr>
    </w:p>
    <w:tbl>
      <w:tblPr>
        <w:tblW w:w="4844" w:type="pct"/>
        <w:jc w:val="center"/>
        <w:tblBorders>
          <w:top w:val="single" w:sz="4" w:space="0" w:color="EB640A"/>
          <w:left w:val="single" w:sz="4" w:space="0" w:color="EB640A"/>
          <w:bottom w:val="single" w:sz="4" w:space="0" w:color="EB640A"/>
          <w:right w:val="single" w:sz="4" w:space="0" w:color="EB640A"/>
          <w:insideH w:val="single" w:sz="4" w:space="0" w:color="EB640A"/>
          <w:insideV w:val="single" w:sz="4" w:space="0" w:color="EB640A"/>
        </w:tblBorders>
        <w:tblLook w:val="01E0" w:firstRow="1" w:lastRow="1" w:firstColumn="1" w:lastColumn="1" w:noHBand="0" w:noVBand="0"/>
      </w:tblPr>
      <w:tblGrid>
        <w:gridCol w:w="1761"/>
        <w:gridCol w:w="923"/>
        <w:gridCol w:w="904"/>
        <w:gridCol w:w="927"/>
        <w:gridCol w:w="1055"/>
        <w:gridCol w:w="1548"/>
        <w:gridCol w:w="1661"/>
      </w:tblGrid>
      <w:tr w:rsidR="00660587" w:rsidRPr="005426E3" w14:paraId="71E56A21" w14:textId="77777777" w:rsidTr="00A5109D">
        <w:trPr>
          <w:trHeight w:val="686"/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1A5CE" w:themeFill="accent1" w:themeFillShade="E6"/>
            <w:vAlign w:val="center"/>
          </w:tcPr>
          <w:p w14:paraId="59A2FBBB" w14:textId="71954B30" w:rsidR="00660587" w:rsidRPr="005D186E" w:rsidRDefault="00660587" w:rsidP="00180B14">
            <w:pPr>
              <w:spacing w:after="120"/>
              <w:rPr>
                <w:rFonts w:ascii="Verdana" w:hAnsi="Verdana"/>
                <w:b/>
                <w:color w:val="0A1349" w:themeColor="accent6"/>
                <w:szCs w:val="18"/>
              </w:rPr>
            </w:pPr>
            <w:r w:rsidRPr="005D186E">
              <w:rPr>
                <w:rFonts w:ascii="Verdana" w:hAnsi="Verdana"/>
                <w:b/>
                <w:color w:val="0A1349" w:themeColor="accent6"/>
                <w:szCs w:val="18"/>
              </w:rPr>
              <w:t xml:space="preserve">Personnes </w:t>
            </w:r>
            <w:r w:rsidR="002167F0">
              <w:rPr>
                <w:rFonts w:ascii="Verdana" w:hAnsi="Verdana"/>
                <w:b/>
                <w:color w:val="0A1349" w:themeColor="accent6"/>
                <w:szCs w:val="18"/>
              </w:rPr>
              <w:t>Rencontrées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1A5CE" w:themeFill="accent1" w:themeFillShade="E6"/>
            <w:vAlign w:val="center"/>
          </w:tcPr>
          <w:p w14:paraId="5CA0107F" w14:textId="77777777" w:rsidR="00660587" w:rsidRPr="005D186E" w:rsidRDefault="00660587" w:rsidP="00DB1A28">
            <w:pPr>
              <w:spacing w:after="120"/>
              <w:jc w:val="center"/>
              <w:rPr>
                <w:rFonts w:ascii="Verdana" w:hAnsi="Verdana"/>
                <w:b/>
                <w:color w:val="0A1349" w:themeColor="accent6"/>
                <w:szCs w:val="18"/>
              </w:rPr>
            </w:pPr>
            <w:r w:rsidRPr="005D186E">
              <w:rPr>
                <w:rFonts w:ascii="Verdana" w:hAnsi="Verdana"/>
                <w:b/>
                <w:color w:val="0A1349" w:themeColor="accent6"/>
                <w:szCs w:val="18"/>
              </w:rPr>
              <w:t>Dates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1A5CE" w:themeFill="accent1" w:themeFillShade="E6"/>
            <w:vAlign w:val="center"/>
          </w:tcPr>
          <w:p w14:paraId="7E82C9C9" w14:textId="1FE624AE" w:rsidR="00660587" w:rsidRPr="005D186E" w:rsidRDefault="00660587" w:rsidP="00DB1A28">
            <w:pPr>
              <w:spacing w:after="120"/>
              <w:jc w:val="center"/>
              <w:rPr>
                <w:rFonts w:ascii="Verdana" w:hAnsi="Verdana"/>
                <w:b/>
                <w:color w:val="0A1349" w:themeColor="accent6"/>
                <w:szCs w:val="18"/>
              </w:rPr>
            </w:pPr>
            <w:r>
              <w:rPr>
                <w:rFonts w:ascii="Verdana" w:hAnsi="Verdana"/>
                <w:b/>
                <w:color w:val="0A1349" w:themeColor="accent6"/>
                <w:szCs w:val="18"/>
              </w:rPr>
              <w:t>Matin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1A5CE" w:themeFill="accent1" w:themeFillShade="E6"/>
            <w:vAlign w:val="center"/>
          </w:tcPr>
          <w:p w14:paraId="23AC6F8F" w14:textId="5DB31F32" w:rsidR="00660587" w:rsidRPr="005D186E" w:rsidRDefault="00660587" w:rsidP="00DB1A28">
            <w:pPr>
              <w:spacing w:after="120"/>
              <w:jc w:val="center"/>
              <w:rPr>
                <w:rFonts w:ascii="Verdana" w:hAnsi="Verdana"/>
                <w:b/>
                <w:color w:val="0A1349" w:themeColor="accent6"/>
                <w:szCs w:val="18"/>
              </w:rPr>
            </w:pPr>
            <w:r>
              <w:rPr>
                <w:rFonts w:ascii="Verdana" w:hAnsi="Verdana"/>
                <w:b/>
                <w:color w:val="0A1349" w:themeColor="accent6"/>
                <w:szCs w:val="18"/>
              </w:rPr>
              <w:t>Après midi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1A5CE" w:themeFill="accent1" w:themeFillShade="E6"/>
            <w:vAlign w:val="center"/>
          </w:tcPr>
          <w:p w14:paraId="03A5B0A2" w14:textId="394A5740" w:rsidR="00660587" w:rsidRPr="005D186E" w:rsidRDefault="00660587" w:rsidP="00DB1A28">
            <w:pPr>
              <w:spacing w:after="120"/>
              <w:jc w:val="center"/>
              <w:rPr>
                <w:rFonts w:ascii="Verdana" w:hAnsi="Verdana"/>
                <w:b/>
                <w:color w:val="0A1349" w:themeColor="accent6"/>
                <w:szCs w:val="18"/>
              </w:rPr>
            </w:pPr>
            <w:r w:rsidRPr="005D186E">
              <w:rPr>
                <w:rFonts w:ascii="Verdana" w:hAnsi="Verdana"/>
                <w:b/>
                <w:color w:val="0A1349" w:themeColor="accent6"/>
                <w:szCs w:val="18"/>
              </w:rPr>
              <w:t>Temps passés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1A5CE" w:themeFill="accent1" w:themeFillShade="E6"/>
            <w:vAlign w:val="center"/>
          </w:tcPr>
          <w:p w14:paraId="7D825F95" w14:textId="24C541BF" w:rsidR="00660587" w:rsidRPr="005D186E" w:rsidRDefault="00660587" w:rsidP="00DB1A28">
            <w:pPr>
              <w:spacing w:after="120"/>
              <w:jc w:val="center"/>
              <w:rPr>
                <w:rFonts w:ascii="Verdana" w:hAnsi="Verdana"/>
                <w:b/>
                <w:color w:val="0A1349" w:themeColor="accent6"/>
                <w:szCs w:val="18"/>
              </w:rPr>
            </w:pPr>
            <w:r w:rsidRPr="005D186E">
              <w:rPr>
                <w:rFonts w:ascii="Verdana" w:hAnsi="Verdana"/>
                <w:b/>
                <w:color w:val="0A1349" w:themeColor="accent6"/>
                <w:szCs w:val="18"/>
              </w:rPr>
              <w:t>Signature</w:t>
            </w:r>
            <w:r>
              <w:rPr>
                <w:rFonts w:ascii="Verdana" w:hAnsi="Verdana"/>
                <w:b/>
                <w:color w:val="0A1349" w:themeColor="accent6"/>
                <w:szCs w:val="18"/>
              </w:rPr>
              <w:t>s entreprise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1A5CE" w:themeFill="accent1" w:themeFillShade="E6"/>
            <w:vAlign w:val="center"/>
          </w:tcPr>
          <w:p w14:paraId="0675D7D3" w14:textId="3E7801D8" w:rsidR="00660587" w:rsidRPr="005D186E" w:rsidRDefault="00660587" w:rsidP="00DB1A28">
            <w:pPr>
              <w:spacing w:after="120"/>
              <w:jc w:val="center"/>
              <w:rPr>
                <w:rFonts w:ascii="Verdana" w:hAnsi="Verdana"/>
                <w:b/>
                <w:color w:val="0A1349" w:themeColor="accent6"/>
                <w:szCs w:val="18"/>
              </w:rPr>
            </w:pPr>
            <w:r w:rsidRPr="005D186E">
              <w:rPr>
                <w:rFonts w:ascii="Verdana" w:hAnsi="Verdana"/>
                <w:b/>
                <w:color w:val="0A1349" w:themeColor="accent6"/>
                <w:szCs w:val="18"/>
              </w:rPr>
              <w:t>Signature</w:t>
            </w:r>
            <w:r>
              <w:rPr>
                <w:rFonts w:ascii="Verdana" w:hAnsi="Verdana"/>
                <w:b/>
                <w:color w:val="0A1349" w:themeColor="accent6"/>
                <w:szCs w:val="18"/>
              </w:rPr>
              <w:t>s consultant</w:t>
            </w:r>
          </w:p>
        </w:tc>
      </w:tr>
      <w:tr w:rsidR="00F22ADC" w:rsidRPr="00A74D43" w14:paraId="33BBE376" w14:textId="77777777" w:rsidTr="00A5109D">
        <w:trPr>
          <w:trHeight w:val="1252"/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AC4F5" w14:textId="77777777" w:rsidR="00F22ADC" w:rsidRDefault="00F22ADC" w:rsidP="00C57303">
            <w:pPr>
              <w:rPr>
                <w:rFonts w:ascii="Montserrat Medium" w:hAnsi="Montserrat Medium"/>
                <w:color w:val="0A1349" w:themeColor="accent6"/>
                <w:sz w:val="20"/>
                <w:szCs w:val="20"/>
              </w:rPr>
            </w:pPr>
          </w:p>
          <w:p w14:paraId="66690950" w14:textId="28926CC0" w:rsidR="00F22ADC" w:rsidRPr="005D186E" w:rsidRDefault="00F22ADC" w:rsidP="00C57303">
            <w:pPr>
              <w:rPr>
                <w:rFonts w:ascii="Montserrat Medium" w:hAnsi="Montserrat Medium"/>
                <w:color w:val="0A1349" w:themeColor="accent6"/>
                <w:sz w:val="20"/>
                <w:szCs w:val="20"/>
              </w:rPr>
            </w:pPr>
          </w:p>
        </w:tc>
        <w:tc>
          <w:tcPr>
            <w:tcW w:w="216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1C879" w14:textId="09A20B26" w:rsidR="00F22ADC" w:rsidRDefault="00F22ADC" w:rsidP="00C57303">
            <w:pPr>
              <w:ind w:left="142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4BB8C" w14:textId="77777777" w:rsidR="00F22ADC" w:rsidRPr="00363395" w:rsidRDefault="00F22ADC" w:rsidP="00C57303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BD1C8" w14:textId="77777777" w:rsidR="00F22ADC" w:rsidRPr="00363395" w:rsidRDefault="00F22ADC" w:rsidP="00C57303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F22ADC" w:rsidRPr="00A74D43" w14:paraId="75AC0D08" w14:textId="77777777" w:rsidTr="00A5109D">
        <w:trPr>
          <w:trHeight w:val="1252"/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98628" w14:textId="77777777" w:rsidR="00F22ADC" w:rsidRDefault="00F22ADC" w:rsidP="00654B2D">
            <w:pPr>
              <w:rPr>
                <w:rFonts w:ascii="Montserrat Medium" w:hAnsi="Montserrat Medium"/>
                <w:color w:val="0A1349" w:themeColor="accent6"/>
                <w:sz w:val="20"/>
                <w:szCs w:val="20"/>
              </w:rPr>
            </w:pPr>
          </w:p>
          <w:p w14:paraId="0D73B347" w14:textId="1462C138" w:rsidR="00F22ADC" w:rsidRPr="005D186E" w:rsidRDefault="00F22ADC" w:rsidP="00654B2D">
            <w:pPr>
              <w:rPr>
                <w:rFonts w:ascii="Montserrat Medium" w:hAnsi="Montserrat Medium"/>
                <w:color w:val="0A1349" w:themeColor="accent6"/>
                <w:sz w:val="20"/>
                <w:szCs w:val="20"/>
              </w:rPr>
            </w:pPr>
          </w:p>
        </w:tc>
        <w:tc>
          <w:tcPr>
            <w:tcW w:w="216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83C1D" w14:textId="2CEED4E7" w:rsidR="00F22ADC" w:rsidRDefault="00F22ADC" w:rsidP="00654B2D">
            <w:pPr>
              <w:ind w:left="142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7124F" w14:textId="77777777" w:rsidR="00F22ADC" w:rsidRPr="00363395" w:rsidRDefault="00F22ADC" w:rsidP="00654B2D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6183A" w14:textId="77777777" w:rsidR="00F22ADC" w:rsidRPr="00363395" w:rsidRDefault="00F22ADC" w:rsidP="00654B2D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F22ADC" w:rsidRPr="00A74D43" w14:paraId="4DD41433" w14:textId="77777777" w:rsidTr="00A5109D">
        <w:trPr>
          <w:trHeight w:val="1252"/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3FB43" w14:textId="77777777" w:rsidR="00F22ADC" w:rsidRDefault="00F22ADC" w:rsidP="00C57303">
            <w:pPr>
              <w:rPr>
                <w:rFonts w:ascii="Montserrat Medium" w:hAnsi="Montserrat Medium"/>
                <w:color w:val="0A1349" w:themeColor="accent6"/>
                <w:sz w:val="20"/>
                <w:szCs w:val="20"/>
              </w:rPr>
            </w:pPr>
          </w:p>
          <w:p w14:paraId="79AEED1E" w14:textId="5121B405" w:rsidR="00F22ADC" w:rsidRPr="005D186E" w:rsidRDefault="00F22ADC" w:rsidP="00C57303">
            <w:pPr>
              <w:rPr>
                <w:rFonts w:ascii="Montserrat Medium" w:hAnsi="Montserrat Medium"/>
                <w:color w:val="0A1349" w:themeColor="accent6"/>
                <w:sz w:val="20"/>
                <w:szCs w:val="20"/>
              </w:rPr>
            </w:pPr>
          </w:p>
        </w:tc>
        <w:tc>
          <w:tcPr>
            <w:tcW w:w="216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11493" w14:textId="1D61C318" w:rsidR="00F22ADC" w:rsidRDefault="00F22ADC" w:rsidP="00C57303">
            <w:pPr>
              <w:ind w:left="142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EF584" w14:textId="77777777" w:rsidR="00F22ADC" w:rsidRPr="00363395" w:rsidRDefault="00F22ADC" w:rsidP="00C57303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D7F94" w14:textId="77777777" w:rsidR="00F22ADC" w:rsidRPr="00363395" w:rsidRDefault="00F22ADC" w:rsidP="00C57303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F50C44" w:rsidRPr="00A74D43" w14:paraId="2F84AC08" w14:textId="77777777" w:rsidTr="00A5109D">
        <w:trPr>
          <w:trHeight w:val="1252"/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6751C" w14:textId="77777777" w:rsidR="00F50C44" w:rsidRPr="005D186E" w:rsidRDefault="00F50C44" w:rsidP="001453AB">
            <w:pPr>
              <w:rPr>
                <w:rFonts w:ascii="Montserrat Medium" w:hAnsi="Montserrat Medium"/>
                <w:color w:val="0A1349" w:themeColor="accent6"/>
                <w:sz w:val="20"/>
                <w:szCs w:val="20"/>
              </w:rPr>
            </w:pPr>
          </w:p>
        </w:tc>
        <w:tc>
          <w:tcPr>
            <w:tcW w:w="216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7665A" w14:textId="77777777" w:rsidR="00F50C44" w:rsidRDefault="00F50C44" w:rsidP="001453AB">
            <w:pPr>
              <w:ind w:left="142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E407E" w14:textId="77777777" w:rsidR="00F50C44" w:rsidRPr="00363395" w:rsidRDefault="00F50C44" w:rsidP="001453AB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D0BA6" w14:textId="77777777" w:rsidR="00F50C44" w:rsidRPr="00363395" w:rsidRDefault="00F50C44" w:rsidP="001453AB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F22ADC" w:rsidRPr="00A74D43" w14:paraId="47C88550" w14:textId="77777777" w:rsidTr="00A5109D">
        <w:trPr>
          <w:trHeight w:val="1252"/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5DAD0" w14:textId="7046B571" w:rsidR="00F22ADC" w:rsidRPr="005D186E" w:rsidRDefault="00F22ADC" w:rsidP="00C57303">
            <w:pPr>
              <w:rPr>
                <w:rFonts w:ascii="Montserrat Medium" w:hAnsi="Montserrat Medium"/>
                <w:color w:val="0A1349" w:themeColor="accent6"/>
                <w:sz w:val="20"/>
                <w:szCs w:val="20"/>
              </w:rPr>
            </w:pPr>
          </w:p>
        </w:tc>
        <w:tc>
          <w:tcPr>
            <w:tcW w:w="216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AFCCF" w14:textId="083764E8" w:rsidR="00F22ADC" w:rsidRDefault="00F22ADC" w:rsidP="00C57303">
            <w:pPr>
              <w:ind w:left="142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30E04" w14:textId="77777777" w:rsidR="00F22ADC" w:rsidRPr="00363395" w:rsidRDefault="00F22ADC" w:rsidP="00C57303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17168" w14:textId="195D40FE" w:rsidR="00F22ADC" w:rsidRPr="00363395" w:rsidRDefault="00F22ADC" w:rsidP="00C57303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57F47E6D" w14:textId="77777777" w:rsidR="005D186E" w:rsidRPr="00950C7B" w:rsidRDefault="005D186E" w:rsidP="00950C7B">
      <w:pPr>
        <w:rPr>
          <w:sz w:val="16"/>
          <w:szCs w:val="16"/>
          <w:lang w:eastAsia="fr-FR"/>
        </w:rPr>
      </w:pPr>
    </w:p>
    <w:sectPr w:rsidR="005D186E" w:rsidRPr="00950C7B" w:rsidSect="00C82BEF">
      <w:footerReference w:type="default" r:id="rId14"/>
      <w:pgSz w:w="11906" w:h="16838"/>
      <w:pgMar w:top="1417" w:right="1417" w:bottom="993" w:left="1417" w:header="454" w:footer="27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26A609" w14:textId="77777777" w:rsidR="00BF7C07" w:rsidRDefault="00BF7C07" w:rsidP="002252BB">
      <w:pPr>
        <w:spacing w:after="0" w:line="240" w:lineRule="auto"/>
      </w:pPr>
      <w:r>
        <w:separator/>
      </w:r>
    </w:p>
  </w:endnote>
  <w:endnote w:type="continuationSeparator" w:id="0">
    <w:p w14:paraId="2789A2A8" w14:textId="77777777" w:rsidR="00BF7C07" w:rsidRDefault="00BF7C07" w:rsidP="002252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tserrat Medium">
    <w:panose1 w:val="00000600000000000000"/>
    <w:charset w:val="00"/>
    <w:family w:val="auto"/>
    <w:pitch w:val="variable"/>
    <w:sig w:usb0="2000020F" w:usb1="00000003" w:usb2="00000000" w:usb3="00000000" w:csb0="00000197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ontserrat SemiBold">
    <w:panose1 w:val="00000700000000000000"/>
    <w:charset w:val="00"/>
    <w:family w:val="auto"/>
    <w:pitch w:val="variable"/>
    <w:sig w:usb0="2000020F" w:usb1="00000003" w:usb2="00000000" w:usb3="00000000" w:csb0="00000197" w:csb1="00000000"/>
  </w:font>
  <w:font w:name="Montserrat"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tserrat-Regular">
    <w:altName w:val="Montserrat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D336FB" w14:textId="327EF116" w:rsidR="00E91ECB" w:rsidRPr="00F747D7" w:rsidRDefault="00E91ECB" w:rsidP="00F50C44">
    <w:pPr>
      <w:pStyle w:val="Pieddepage"/>
      <w:jc w:val="center"/>
      <w:rPr>
        <w:rFonts w:ascii="Montserrat" w:hAnsi="Montserrat"/>
        <w:color w:val="0A1349" w:themeColor="accent6"/>
        <w:sz w:val="16"/>
        <w:szCs w:val="16"/>
      </w:rPr>
    </w:pPr>
    <w:r w:rsidRPr="00F747D7">
      <w:rPr>
        <w:rFonts w:ascii="Montserrat" w:hAnsi="Montserrat"/>
        <w:noProof/>
        <w:color w:val="0A1349" w:themeColor="accent6"/>
        <w:sz w:val="16"/>
        <w:szCs w:val="16"/>
      </w:rPr>
      <mc:AlternateContent>
        <mc:Choice Requires="wps">
          <w:drawing>
            <wp:anchor distT="0" distB="0" distL="114300" distR="114300" simplePos="0" relativeHeight="251657216" behindDoc="1" locked="0" layoutInCell="1" allowOverlap="1" wp14:anchorId="6B55BB31" wp14:editId="4BAAF4DD">
              <wp:simplePos x="0" y="0"/>
              <wp:positionH relativeFrom="page">
                <wp:posOffset>-68489</wp:posOffset>
              </wp:positionH>
              <wp:positionV relativeFrom="paragraph">
                <wp:posOffset>-1273266</wp:posOffset>
              </wp:positionV>
              <wp:extent cx="3609975" cy="1841188"/>
              <wp:effectExtent l="0" t="0" r="9525" b="6985"/>
              <wp:wrapNone/>
              <wp:docPr id="14" name="Rectangle 45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609975" cy="1841188"/>
                      </a:xfrm>
                      <a:custGeom>
                        <a:avLst/>
                        <a:gdLst>
                          <a:gd name="connsiteX0" fmla="*/ 0 w 4981575"/>
                          <a:gd name="connsiteY0" fmla="*/ 0 h 2522855"/>
                          <a:gd name="connsiteX1" fmla="*/ 4981575 w 4981575"/>
                          <a:gd name="connsiteY1" fmla="*/ 0 h 2522855"/>
                          <a:gd name="connsiteX2" fmla="*/ 4981575 w 4981575"/>
                          <a:gd name="connsiteY2" fmla="*/ 2522855 h 2522855"/>
                          <a:gd name="connsiteX3" fmla="*/ 0 w 4981575"/>
                          <a:gd name="connsiteY3" fmla="*/ 2522855 h 2522855"/>
                          <a:gd name="connsiteX4" fmla="*/ 0 w 4981575"/>
                          <a:gd name="connsiteY4" fmla="*/ 0 h 2522855"/>
                          <a:gd name="connsiteX0" fmla="*/ 0 w 4981575"/>
                          <a:gd name="connsiteY0" fmla="*/ 19 h 2522874"/>
                          <a:gd name="connsiteX1" fmla="*/ 2349062 w 4981575"/>
                          <a:gd name="connsiteY1" fmla="*/ 1024778 h 2522874"/>
                          <a:gd name="connsiteX2" fmla="*/ 4981575 w 4981575"/>
                          <a:gd name="connsiteY2" fmla="*/ 19 h 2522874"/>
                          <a:gd name="connsiteX3" fmla="*/ 4981575 w 4981575"/>
                          <a:gd name="connsiteY3" fmla="*/ 2522874 h 2522874"/>
                          <a:gd name="connsiteX4" fmla="*/ 0 w 4981575"/>
                          <a:gd name="connsiteY4" fmla="*/ 2522874 h 2522874"/>
                          <a:gd name="connsiteX5" fmla="*/ 0 w 4981575"/>
                          <a:gd name="connsiteY5" fmla="*/ 19 h 2522874"/>
                          <a:gd name="connsiteX0" fmla="*/ 0 w 4981575"/>
                          <a:gd name="connsiteY0" fmla="*/ 13 h 2522868"/>
                          <a:gd name="connsiteX1" fmla="*/ 2364828 w 4981575"/>
                          <a:gd name="connsiteY1" fmla="*/ 1623865 h 2522868"/>
                          <a:gd name="connsiteX2" fmla="*/ 4981575 w 4981575"/>
                          <a:gd name="connsiteY2" fmla="*/ 13 h 2522868"/>
                          <a:gd name="connsiteX3" fmla="*/ 4981575 w 4981575"/>
                          <a:gd name="connsiteY3" fmla="*/ 2522868 h 2522868"/>
                          <a:gd name="connsiteX4" fmla="*/ 0 w 4981575"/>
                          <a:gd name="connsiteY4" fmla="*/ 2522868 h 2522868"/>
                          <a:gd name="connsiteX5" fmla="*/ 0 w 4981575"/>
                          <a:gd name="connsiteY5" fmla="*/ 13 h 2522868"/>
                          <a:gd name="connsiteX0" fmla="*/ 0 w 4981575"/>
                          <a:gd name="connsiteY0" fmla="*/ 19 h 2522874"/>
                          <a:gd name="connsiteX1" fmla="*/ 2254469 w 4981575"/>
                          <a:gd name="connsiteY1" fmla="*/ 1040544 h 2522874"/>
                          <a:gd name="connsiteX2" fmla="*/ 4981575 w 4981575"/>
                          <a:gd name="connsiteY2" fmla="*/ 19 h 2522874"/>
                          <a:gd name="connsiteX3" fmla="*/ 4981575 w 4981575"/>
                          <a:gd name="connsiteY3" fmla="*/ 2522874 h 2522874"/>
                          <a:gd name="connsiteX4" fmla="*/ 0 w 4981575"/>
                          <a:gd name="connsiteY4" fmla="*/ 2522874 h 2522874"/>
                          <a:gd name="connsiteX5" fmla="*/ 0 w 4981575"/>
                          <a:gd name="connsiteY5" fmla="*/ 19 h 2522874"/>
                          <a:gd name="connsiteX0" fmla="*/ 0 w 4981575"/>
                          <a:gd name="connsiteY0" fmla="*/ 30 h 2522885"/>
                          <a:gd name="connsiteX1" fmla="*/ 2254469 w 4981575"/>
                          <a:gd name="connsiteY1" fmla="*/ 1040555 h 2522885"/>
                          <a:gd name="connsiteX2" fmla="*/ 4981575 w 4981575"/>
                          <a:gd name="connsiteY2" fmla="*/ 30 h 2522885"/>
                          <a:gd name="connsiteX3" fmla="*/ 4981575 w 4981575"/>
                          <a:gd name="connsiteY3" fmla="*/ 2522885 h 2522885"/>
                          <a:gd name="connsiteX4" fmla="*/ 0 w 4981575"/>
                          <a:gd name="connsiteY4" fmla="*/ 2522885 h 2522885"/>
                          <a:gd name="connsiteX5" fmla="*/ 0 w 4981575"/>
                          <a:gd name="connsiteY5" fmla="*/ 30 h 2522885"/>
                          <a:gd name="connsiteX0" fmla="*/ 0 w 4981575"/>
                          <a:gd name="connsiteY0" fmla="*/ 22 h 2522877"/>
                          <a:gd name="connsiteX1" fmla="*/ 2254469 w 4981575"/>
                          <a:gd name="connsiteY1" fmla="*/ 1040547 h 2522877"/>
                          <a:gd name="connsiteX2" fmla="*/ 4981575 w 4981575"/>
                          <a:gd name="connsiteY2" fmla="*/ 22 h 2522877"/>
                          <a:gd name="connsiteX3" fmla="*/ 4981575 w 4981575"/>
                          <a:gd name="connsiteY3" fmla="*/ 2522877 h 2522877"/>
                          <a:gd name="connsiteX4" fmla="*/ 0 w 4981575"/>
                          <a:gd name="connsiteY4" fmla="*/ 2522877 h 2522877"/>
                          <a:gd name="connsiteX5" fmla="*/ 0 w 4981575"/>
                          <a:gd name="connsiteY5" fmla="*/ 22 h 2522877"/>
                          <a:gd name="connsiteX0" fmla="*/ 0 w 4981575"/>
                          <a:gd name="connsiteY0" fmla="*/ 22 h 2522877"/>
                          <a:gd name="connsiteX1" fmla="*/ 2254469 w 4981575"/>
                          <a:gd name="connsiteY1" fmla="*/ 1040547 h 2522877"/>
                          <a:gd name="connsiteX2" fmla="*/ 4981575 w 4981575"/>
                          <a:gd name="connsiteY2" fmla="*/ 22 h 2522877"/>
                          <a:gd name="connsiteX3" fmla="*/ 4981575 w 4981575"/>
                          <a:gd name="connsiteY3" fmla="*/ 2522877 h 2522877"/>
                          <a:gd name="connsiteX4" fmla="*/ 0 w 4981575"/>
                          <a:gd name="connsiteY4" fmla="*/ 2522877 h 2522877"/>
                          <a:gd name="connsiteX5" fmla="*/ 0 w 4981575"/>
                          <a:gd name="connsiteY5" fmla="*/ 22 h 2522877"/>
                          <a:gd name="connsiteX0" fmla="*/ 0 w 4981575"/>
                          <a:gd name="connsiteY0" fmla="*/ 27 h 2522882"/>
                          <a:gd name="connsiteX1" fmla="*/ 2254469 w 4981575"/>
                          <a:gd name="connsiteY1" fmla="*/ 1040552 h 2522882"/>
                          <a:gd name="connsiteX2" fmla="*/ 4981575 w 4981575"/>
                          <a:gd name="connsiteY2" fmla="*/ 27 h 2522882"/>
                          <a:gd name="connsiteX3" fmla="*/ 4981575 w 4981575"/>
                          <a:gd name="connsiteY3" fmla="*/ 2522882 h 2522882"/>
                          <a:gd name="connsiteX4" fmla="*/ 0 w 4981575"/>
                          <a:gd name="connsiteY4" fmla="*/ 2522882 h 2522882"/>
                          <a:gd name="connsiteX5" fmla="*/ 0 w 4981575"/>
                          <a:gd name="connsiteY5" fmla="*/ 27 h 2522882"/>
                          <a:gd name="connsiteX0" fmla="*/ 31531 w 4981575"/>
                          <a:gd name="connsiteY0" fmla="*/ 31532 h 2522855"/>
                          <a:gd name="connsiteX1" fmla="*/ 2254469 w 4981575"/>
                          <a:gd name="connsiteY1" fmla="*/ 1040525 h 2522855"/>
                          <a:gd name="connsiteX2" fmla="*/ 4981575 w 4981575"/>
                          <a:gd name="connsiteY2" fmla="*/ 0 h 2522855"/>
                          <a:gd name="connsiteX3" fmla="*/ 4981575 w 4981575"/>
                          <a:gd name="connsiteY3" fmla="*/ 2522855 h 2522855"/>
                          <a:gd name="connsiteX4" fmla="*/ 0 w 4981575"/>
                          <a:gd name="connsiteY4" fmla="*/ 2522855 h 2522855"/>
                          <a:gd name="connsiteX5" fmla="*/ 31531 w 4981575"/>
                          <a:gd name="connsiteY5" fmla="*/ 31532 h 2522855"/>
                          <a:gd name="connsiteX0" fmla="*/ 31531 w 4981575"/>
                          <a:gd name="connsiteY0" fmla="*/ 31532 h 2522855"/>
                          <a:gd name="connsiteX1" fmla="*/ 2254469 w 4981575"/>
                          <a:gd name="connsiteY1" fmla="*/ 1040525 h 2522855"/>
                          <a:gd name="connsiteX2" fmla="*/ 4981575 w 4981575"/>
                          <a:gd name="connsiteY2" fmla="*/ 0 h 2522855"/>
                          <a:gd name="connsiteX3" fmla="*/ 4981575 w 4981575"/>
                          <a:gd name="connsiteY3" fmla="*/ 2522855 h 2522855"/>
                          <a:gd name="connsiteX4" fmla="*/ 0 w 4981575"/>
                          <a:gd name="connsiteY4" fmla="*/ 2522855 h 2522855"/>
                          <a:gd name="connsiteX5" fmla="*/ 31531 w 4981575"/>
                          <a:gd name="connsiteY5" fmla="*/ 31532 h 2522855"/>
                          <a:gd name="connsiteX0" fmla="*/ 31531 w 4981575"/>
                          <a:gd name="connsiteY0" fmla="*/ 31532 h 2522855"/>
                          <a:gd name="connsiteX1" fmla="*/ 2286000 w 4981575"/>
                          <a:gd name="connsiteY1" fmla="*/ 1087822 h 2522855"/>
                          <a:gd name="connsiteX2" fmla="*/ 4981575 w 4981575"/>
                          <a:gd name="connsiteY2" fmla="*/ 0 h 2522855"/>
                          <a:gd name="connsiteX3" fmla="*/ 4981575 w 4981575"/>
                          <a:gd name="connsiteY3" fmla="*/ 2522855 h 2522855"/>
                          <a:gd name="connsiteX4" fmla="*/ 0 w 4981575"/>
                          <a:gd name="connsiteY4" fmla="*/ 2522855 h 2522855"/>
                          <a:gd name="connsiteX5" fmla="*/ 31531 w 4981575"/>
                          <a:gd name="connsiteY5" fmla="*/ 31532 h 2522855"/>
                          <a:gd name="connsiteX0" fmla="*/ 31531 w 4981575"/>
                          <a:gd name="connsiteY0" fmla="*/ 31532 h 2522855"/>
                          <a:gd name="connsiteX1" fmla="*/ 2286000 w 4981575"/>
                          <a:gd name="connsiteY1" fmla="*/ 1087822 h 2522855"/>
                          <a:gd name="connsiteX2" fmla="*/ 4981575 w 4981575"/>
                          <a:gd name="connsiteY2" fmla="*/ 0 h 2522855"/>
                          <a:gd name="connsiteX3" fmla="*/ 4981575 w 4981575"/>
                          <a:gd name="connsiteY3" fmla="*/ 2522855 h 2522855"/>
                          <a:gd name="connsiteX4" fmla="*/ 0 w 4981575"/>
                          <a:gd name="connsiteY4" fmla="*/ 2522855 h 2522855"/>
                          <a:gd name="connsiteX5" fmla="*/ 31531 w 4981575"/>
                          <a:gd name="connsiteY5" fmla="*/ 31532 h 2522855"/>
                          <a:gd name="connsiteX0" fmla="*/ 31531 w 5013106"/>
                          <a:gd name="connsiteY0" fmla="*/ 0 h 2491323"/>
                          <a:gd name="connsiteX1" fmla="*/ 2286000 w 5013106"/>
                          <a:gd name="connsiteY1" fmla="*/ 1056290 h 2491323"/>
                          <a:gd name="connsiteX2" fmla="*/ 5013106 w 5013106"/>
                          <a:gd name="connsiteY2" fmla="*/ 2364827 h 2491323"/>
                          <a:gd name="connsiteX3" fmla="*/ 4981575 w 5013106"/>
                          <a:gd name="connsiteY3" fmla="*/ 2491323 h 2491323"/>
                          <a:gd name="connsiteX4" fmla="*/ 0 w 5013106"/>
                          <a:gd name="connsiteY4" fmla="*/ 2491323 h 2491323"/>
                          <a:gd name="connsiteX5" fmla="*/ 31531 w 5013106"/>
                          <a:gd name="connsiteY5" fmla="*/ 0 h 2491323"/>
                          <a:gd name="connsiteX0" fmla="*/ 31531 w 5044635"/>
                          <a:gd name="connsiteY0" fmla="*/ 0 h 3027397"/>
                          <a:gd name="connsiteX1" fmla="*/ 2286000 w 5044635"/>
                          <a:gd name="connsiteY1" fmla="*/ 1056290 h 3027397"/>
                          <a:gd name="connsiteX2" fmla="*/ 5013106 w 5044635"/>
                          <a:gd name="connsiteY2" fmla="*/ 2364827 h 3027397"/>
                          <a:gd name="connsiteX3" fmla="*/ 5044635 w 5044635"/>
                          <a:gd name="connsiteY3" fmla="*/ 3027397 h 3027397"/>
                          <a:gd name="connsiteX4" fmla="*/ 0 w 5044635"/>
                          <a:gd name="connsiteY4" fmla="*/ 2491323 h 3027397"/>
                          <a:gd name="connsiteX5" fmla="*/ 31531 w 5044635"/>
                          <a:gd name="connsiteY5" fmla="*/ 0 h 3027397"/>
                          <a:gd name="connsiteX0" fmla="*/ 31531 w 5044635"/>
                          <a:gd name="connsiteY0" fmla="*/ 0 h 3027397"/>
                          <a:gd name="connsiteX1" fmla="*/ 2286000 w 5044635"/>
                          <a:gd name="connsiteY1" fmla="*/ 1056290 h 3027397"/>
                          <a:gd name="connsiteX2" fmla="*/ 5013106 w 5044635"/>
                          <a:gd name="connsiteY2" fmla="*/ 2128316 h 3027397"/>
                          <a:gd name="connsiteX3" fmla="*/ 5044635 w 5044635"/>
                          <a:gd name="connsiteY3" fmla="*/ 3027397 h 3027397"/>
                          <a:gd name="connsiteX4" fmla="*/ 0 w 5044635"/>
                          <a:gd name="connsiteY4" fmla="*/ 2491323 h 3027397"/>
                          <a:gd name="connsiteX5" fmla="*/ 31531 w 5044635"/>
                          <a:gd name="connsiteY5" fmla="*/ 0 h 3027397"/>
                          <a:gd name="connsiteX0" fmla="*/ 31531 w 5044635"/>
                          <a:gd name="connsiteY0" fmla="*/ 0 h 3027397"/>
                          <a:gd name="connsiteX1" fmla="*/ 2286000 w 5044635"/>
                          <a:gd name="connsiteY1" fmla="*/ 1056290 h 3027397"/>
                          <a:gd name="connsiteX2" fmla="*/ 5013106 w 5044635"/>
                          <a:gd name="connsiteY2" fmla="*/ 2128316 h 3027397"/>
                          <a:gd name="connsiteX3" fmla="*/ 5044635 w 5044635"/>
                          <a:gd name="connsiteY3" fmla="*/ 3027397 h 3027397"/>
                          <a:gd name="connsiteX4" fmla="*/ 0 w 5044635"/>
                          <a:gd name="connsiteY4" fmla="*/ 2491323 h 3027397"/>
                          <a:gd name="connsiteX5" fmla="*/ 31531 w 5044635"/>
                          <a:gd name="connsiteY5" fmla="*/ 0 h 3027397"/>
                          <a:gd name="connsiteX0" fmla="*/ 31531 w 5044635"/>
                          <a:gd name="connsiteY0" fmla="*/ 0 h 3027397"/>
                          <a:gd name="connsiteX1" fmla="*/ 2286000 w 5044635"/>
                          <a:gd name="connsiteY1" fmla="*/ 1056290 h 3027397"/>
                          <a:gd name="connsiteX2" fmla="*/ 5013106 w 5044635"/>
                          <a:gd name="connsiteY2" fmla="*/ 2128316 h 3027397"/>
                          <a:gd name="connsiteX3" fmla="*/ 5044635 w 5044635"/>
                          <a:gd name="connsiteY3" fmla="*/ 3027397 h 3027397"/>
                          <a:gd name="connsiteX4" fmla="*/ 0 w 5044635"/>
                          <a:gd name="connsiteY4" fmla="*/ 2491323 h 3027397"/>
                          <a:gd name="connsiteX5" fmla="*/ 31531 w 5044635"/>
                          <a:gd name="connsiteY5" fmla="*/ 0 h 3027397"/>
                          <a:gd name="connsiteX0" fmla="*/ 31531 w 5044635"/>
                          <a:gd name="connsiteY0" fmla="*/ 0 h 2491323"/>
                          <a:gd name="connsiteX1" fmla="*/ 2286000 w 5044635"/>
                          <a:gd name="connsiteY1" fmla="*/ 1056290 h 2491323"/>
                          <a:gd name="connsiteX2" fmla="*/ 5013106 w 5044635"/>
                          <a:gd name="connsiteY2" fmla="*/ 2128316 h 2491323"/>
                          <a:gd name="connsiteX3" fmla="*/ 5044635 w 5044635"/>
                          <a:gd name="connsiteY3" fmla="*/ 2459772 h 2491323"/>
                          <a:gd name="connsiteX4" fmla="*/ 0 w 5044635"/>
                          <a:gd name="connsiteY4" fmla="*/ 2491323 h 2491323"/>
                          <a:gd name="connsiteX5" fmla="*/ 31531 w 5044635"/>
                          <a:gd name="connsiteY5" fmla="*/ 0 h 2491323"/>
                          <a:gd name="connsiteX0" fmla="*/ 0 w 5013104"/>
                          <a:gd name="connsiteY0" fmla="*/ 0 h 2459772"/>
                          <a:gd name="connsiteX1" fmla="*/ 2254469 w 5013104"/>
                          <a:gd name="connsiteY1" fmla="*/ 1056290 h 2459772"/>
                          <a:gd name="connsiteX2" fmla="*/ 4981575 w 5013104"/>
                          <a:gd name="connsiteY2" fmla="*/ 2128316 h 2459772"/>
                          <a:gd name="connsiteX3" fmla="*/ 5013104 w 5013104"/>
                          <a:gd name="connsiteY3" fmla="*/ 2459772 h 2459772"/>
                          <a:gd name="connsiteX4" fmla="*/ 47299 w 5013104"/>
                          <a:gd name="connsiteY4" fmla="*/ 2444010 h 2459772"/>
                          <a:gd name="connsiteX5" fmla="*/ 0 w 5013104"/>
                          <a:gd name="connsiteY5" fmla="*/ 0 h 2459772"/>
                          <a:gd name="connsiteX0" fmla="*/ 31535 w 5044639"/>
                          <a:gd name="connsiteY0" fmla="*/ 0 h 2459772"/>
                          <a:gd name="connsiteX1" fmla="*/ 2286004 w 5044639"/>
                          <a:gd name="connsiteY1" fmla="*/ 1056290 h 2459772"/>
                          <a:gd name="connsiteX2" fmla="*/ 5013110 w 5044639"/>
                          <a:gd name="connsiteY2" fmla="*/ 2128316 h 2459772"/>
                          <a:gd name="connsiteX3" fmla="*/ 5044639 w 5044639"/>
                          <a:gd name="connsiteY3" fmla="*/ 2459772 h 2459772"/>
                          <a:gd name="connsiteX4" fmla="*/ 0 w 5044639"/>
                          <a:gd name="connsiteY4" fmla="*/ 2459772 h 2459772"/>
                          <a:gd name="connsiteX5" fmla="*/ 31535 w 5044639"/>
                          <a:gd name="connsiteY5" fmla="*/ 0 h 2459772"/>
                          <a:gd name="connsiteX0" fmla="*/ 0 w 5013104"/>
                          <a:gd name="connsiteY0" fmla="*/ 0 h 2459772"/>
                          <a:gd name="connsiteX1" fmla="*/ 2254469 w 5013104"/>
                          <a:gd name="connsiteY1" fmla="*/ 1056290 h 2459772"/>
                          <a:gd name="connsiteX2" fmla="*/ 4981575 w 5013104"/>
                          <a:gd name="connsiteY2" fmla="*/ 2128316 h 2459772"/>
                          <a:gd name="connsiteX3" fmla="*/ 5013104 w 5013104"/>
                          <a:gd name="connsiteY3" fmla="*/ 2459772 h 2459772"/>
                          <a:gd name="connsiteX4" fmla="*/ 31529 w 5013104"/>
                          <a:gd name="connsiteY4" fmla="*/ 2459772 h 2459772"/>
                          <a:gd name="connsiteX5" fmla="*/ 0 w 5013104"/>
                          <a:gd name="connsiteY5" fmla="*/ 0 h 2459772"/>
                          <a:gd name="connsiteX0" fmla="*/ 0 w 5091944"/>
                          <a:gd name="connsiteY0" fmla="*/ 0 h 2459772"/>
                          <a:gd name="connsiteX1" fmla="*/ 2254469 w 5091944"/>
                          <a:gd name="connsiteY1" fmla="*/ 1056290 h 2459772"/>
                          <a:gd name="connsiteX2" fmla="*/ 5091944 w 5091944"/>
                          <a:gd name="connsiteY2" fmla="*/ 2443679 h 2459772"/>
                          <a:gd name="connsiteX3" fmla="*/ 5013104 w 5091944"/>
                          <a:gd name="connsiteY3" fmla="*/ 2459772 h 2459772"/>
                          <a:gd name="connsiteX4" fmla="*/ 31529 w 5091944"/>
                          <a:gd name="connsiteY4" fmla="*/ 2459772 h 2459772"/>
                          <a:gd name="connsiteX5" fmla="*/ 0 w 5091944"/>
                          <a:gd name="connsiteY5" fmla="*/ 0 h 2459772"/>
                          <a:gd name="connsiteX0" fmla="*/ 0 w 5091944"/>
                          <a:gd name="connsiteY0" fmla="*/ 0 h 2459772"/>
                          <a:gd name="connsiteX1" fmla="*/ 2254469 w 5091944"/>
                          <a:gd name="connsiteY1" fmla="*/ 1056290 h 2459772"/>
                          <a:gd name="connsiteX2" fmla="*/ 5091944 w 5091944"/>
                          <a:gd name="connsiteY2" fmla="*/ 2443679 h 2459772"/>
                          <a:gd name="connsiteX3" fmla="*/ 5013104 w 5091944"/>
                          <a:gd name="connsiteY3" fmla="*/ 2459772 h 2459772"/>
                          <a:gd name="connsiteX4" fmla="*/ 31529 w 5091944"/>
                          <a:gd name="connsiteY4" fmla="*/ 2459772 h 2459772"/>
                          <a:gd name="connsiteX5" fmla="*/ 0 w 5091944"/>
                          <a:gd name="connsiteY5" fmla="*/ 0 h 2459772"/>
                          <a:gd name="connsiteX0" fmla="*/ 0 w 5091944"/>
                          <a:gd name="connsiteY0" fmla="*/ 0 h 2459772"/>
                          <a:gd name="connsiteX1" fmla="*/ 2254469 w 5091944"/>
                          <a:gd name="connsiteY1" fmla="*/ 1056290 h 2459772"/>
                          <a:gd name="connsiteX2" fmla="*/ 5091944 w 5091944"/>
                          <a:gd name="connsiteY2" fmla="*/ 2443679 h 2459772"/>
                          <a:gd name="connsiteX3" fmla="*/ 5013104 w 5091944"/>
                          <a:gd name="connsiteY3" fmla="*/ 2459772 h 2459772"/>
                          <a:gd name="connsiteX4" fmla="*/ 31529 w 5091944"/>
                          <a:gd name="connsiteY4" fmla="*/ 2459772 h 2459772"/>
                          <a:gd name="connsiteX5" fmla="*/ 0 w 5091944"/>
                          <a:gd name="connsiteY5" fmla="*/ 0 h 2459772"/>
                          <a:gd name="connsiteX0" fmla="*/ 0 w 5091944"/>
                          <a:gd name="connsiteY0" fmla="*/ 0 h 2459772"/>
                          <a:gd name="connsiteX1" fmla="*/ 2254469 w 5091944"/>
                          <a:gd name="connsiteY1" fmla="*/ 1056290 h 2459772"/>
                          <a:gd name="connsiteX2" fmla="*/ 5091944 w 5091944"/>
                          <a:gd name="connsiteY2" fmla="*/ 2443679 h 2459772"/>
                          <a:gd name="connsiteX3" fmla="*/ 5013104 w 5091944"/>
                          <a:gd name="connsiteY3" fmla="*/ 2459772 h 2459772"/>
                          <a:gd name="connsiteX4" fmla="*/ 0 w 5091944"/>
                          <a:gd name="connsiteY4" fmla="*/ 2459772 h 2459772"/>
                          <a:gd name="connsiteX5" fmla="*/ 0 w 5091944"/>
                          <a:gd name="connsiteY5" fmla="*/ 0 h 2459772"/>
                          <a:gd name="connsiteX0" fmla="*/ 0 w 5091944"/>
                          <a:gd name="connsiteY0" fmla="*/ 0 h 2479311"/>
                          <a:gd name="connsiteX1" fmla="*/ 2254469 w 5091944"/>
                          <a:gd name="connsiteY1" fmla="*/ 1056290 h 2479311"/>
                          <a:gd name="connsiteX2" fmla="*/ 5091944 w 5091944"/>
                          <a:gd name="connsiteY2" fmla="*/ 2479311 h 2479311"/>
                          <a:gd name="connsiteX3" fmla="*/ 5013104 w 5091944"/>
                          <a:gd name="connsiteY3" fmla="*/ 2459772 h 2479311"/>
                          <a:gd name="connsiteX4" fmla="*/ 0 w 5091944"/>
                          <a:gd name="connsiteY4" fmla="*/ 2459772 h 2479311"/>
                          <a:gd name="connsiteX5" fmla="*/ 0 w 5091944"/>
                          <a:gd name="connsiteY5" fmla="*/ 0 h 2479311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  <a:cxn ang="0">
                            <a:pos x="connsiteX5" y="connsiteY5"/>
                          </a:cxn>
                        </a:cxnLst>
                        <a:rect l="l" t="t" r="r" b="b"/>
                        <a:pathLst>
                          <a:path w="5091944" h="2479311">
                            <a:moveTo>
                              <a:pt x="0" y="0"/>
                            </a:moveTo>
                            <a:cubicBezTo>
                              <a:pt x="930166" y="641131"/>
                              <a:pt x="993227" y="761998"/>
                              <a:pt x="2254469" y="1056290"/>
                            </a:cubicBezTo>
                            <a:cubicBezTo>
                              <a:pt x="3242348" y="1308544"/>
                              <a:pt x="4009486" y="1044433"/>
                              <a:pt x="5091944" y="2479311"/>
                            </a:cubicBezTo>
                            <a:lnTo>
                              <a:pt x="5013104" y="2459772"/>
                            </a:lnTo>
                            <a:lnTo>
                              <a:pt x="0" y="2459772"/>
                            </a:lnTo>
                            <a:lnTo>
                              <a:pt x="0" y="0"/>
                            </a:lnTo>
                            <a:close/>
                          </a:path>
                        </a:pathLst>
                      </a:custGeom>
                      <a:solidFill>
                        <a:srgbClr val="990099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A5A25D6" id="Rectangle 451" o:spid="_x0000_s1026" style="position:absolute;margin-left:-5.4pt;margin-top:-100.25pt;width:284.25pt;height:145pt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coordsize="5091944,24793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" path="m,c930166,641131,993227,761998,2254469,1056290v987879,252254,1755017,-11857,2837475,1423021l5013104,2459772,,2459772,,xe" fillcolor="#909" stroked="f" strokeweight="1pt">
              <v:stroke joinstyle="miter"/>
              <v:path arrowok="t" o:connecttype="custom" o:connectlocs="0,0;1598324,784423;3609975,1841188;3554081,1826678;0,1826678;0,0" o:connectangles="0,0,0,0,0,0"/>
              <w10:wrap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300AAE" w14:textId="77777777" w:rsidR="00BF7C07" w:rsidRDefault="00BF7C07" w:rsidP="002252BB">
      <w:pPr>
        <w:spacing w:after="0" w:line="240" w:lineRule="auto"/>
      </w:pPr>
      <w:r>
        <w:separator/>
      </w:r>
    </w:p>
  </w:footnote>
  <w:footnote w:type="continuationSeparator" w:id="0">
    <w:p w14:paraId="67FE9A80" w14:textId="77777777" w:rsidR="00BF7C07" w:rsidRDefault="00BF7C07" w:rsidP="002252B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0D63D0"/>
    <w:multiLevelType w:val="hybridMultilevel"/>
    <w:tmpl w:val="83B89C48"/>
    <w:lvl w:ilvl="0" w:tplc="1ABE366E">
      <w:start w:val="5"/>
      <w:numFmt w:val="bullet"/>
      <w:lvlText w:val="-"/>
      <w:lvlJc w:val="left"/>
      <w:pPr>
        <w:ind w:left="720" w:hanging="360"/>
      </w:pPr>
      <w:rPr>
        <w:rFonts w:ascii="Montserrat Medium" w:eastAsiaTheme="minorEastAsia" w:hAnsi="Montserrat Medium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3F1E0A"/>
    <w:multiLevelType w:val="hybridMultilevel"/>
    <w:tmpl w:val="5240C648"/>
    <w:lvl w:ilvl="0" w:tplc="B78AC464">
      <w:start w:val="1"/>
      <w:numFmt w:val="bullet"/>
      <w:lvlText w:val="‐"/>
      <w:lvlJc w:val="left"/>
      <w:pPr>
        <w:ind w:left="720" w:hanging="360"/>
      </w:pPr>
      <w:rPr>
        <w:rFonts w:ascii="Calibri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9070DD"/>
    <w:multiLevelType w:val="hybridMultilevel"/>
    <w:tmpl w:val="A93A98B8"/>
    <w:lvl w:ilvl="0" w:tplc="83B064E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FCE44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8F4364"/>
    <w:multiLevelType w:val="hybridMultilevel"/>
    <w:tmpl w:val="D43207A6"/>
    <w:lvl w:ilvl="0" w:tplc="702E2AA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733BC8"/>
    <w:multiLevelType w:val="hybridMultilevel"/>
    <w:tmpl w:val="49B88BD8"/>
    <w:lvl w:ilvl="0" w:tplc="DF02046E">
      <w:start w:val="5"/>
      <w:numFmt w:val="bullet"/>
      <w:lvlText w:val="-"/>
      <w:lvlJc w:val="left"/>
      <w:pPr>
        <w:ind w:left="720" w:hanging="360"/>
      </w:pPr>
      <w:rPr>
        <w:rFonts w:ascii="Montserrat Medium" w:eastAsiaTheme="minorEastAsia" w:hAnsi="Montserrat Medium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55745668">
    <w:abstractNumId w:val="3"/>
  </w:num>
  <w:num w:numId="2" w16cid:durableId="1483428242">
    <w:abstractNumId w:val="2"/>
  </w:num>
  <w:num w:numId="3" w16cid:durableId="1552694594">
    <w:abstractNumId w:val="1"/>
  </w:num>
  <w:num w:numId="4" w16cid:durableId="1352367562">
    <w:abstractNumId w:val="4"/>
  </w:num>
  <w:num w:numId="5" w16cid:durableId="329725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246D"/>
    <w:rsid w:val="00005D47"/>
    <w:rsid w:val="00023BBB"/>
    <w:rsid w:val="000357A9"/>
    <w:rsid w:val="000559E7"/>
    <w:rsid w:val="0005661A"/>
    <w:rsid w:val="00072899"/>
    <w:rsid w:val="00076F6C"/>
    <w:rsid w:val="00076FFB"/>
    <w:rsid w:val="0008444F"/>
    <w:rsid w:val="00086560"/>
    <w:rsid w:val="00097468"/>
    <w:rsid w:val="000C23EF"/>
    <w:rsid w:val="000E4E35"/>
    <w:rsid w:val="000F0103"/>
    <w:rsid w:val="000F1EE7"/>
    <w:rsid w:val="000F29AD"/>
    <w:rsid w:val="00114938"/>
    <w:rsid w:val="00132896"/>
    <w:rsid w:val="00142797"/>
    <w:rsid w:val="00143D9B"/>
    <w:rsid w:val="00147141"/>
    <w:rsid w:val="00167D5F"/>
    <w:rsid w:val="00176285"/>
    <w:rsid w:val="00180B14"/>
    <w:rsid w:val="00187F7D"/>
    <w:rsid w:val="00197796"/>
    <w:rsid w:val="001A3CA3"/>
    <w:rsid w:val="001B3F43"/>
    <w:rsid w:val="001B6CB1"/>
    <w:rsid w:val="001F7F00"/>
    <w:rsid w:val="002008E2"/>
    <w:rsid w:val="002167F0"/>
    <w:rsid w:val="0022046D"/>
    <w:rsid w:val="002252BB"/>
    <w:rsid w:val="002254A1"/>
    <w:rsid w:val="00227385"/>
    <w:rsid w:val="002337F7"/>
    <w:rsid w:val="00250924"/>
    <w:rsid w:val="00253114"/>
    <w:rsid w:val="00264B5F"/>
    <w:rsid w:val="002757B8"/>
    <w:rsid w:val="00286F12"/>
    <w:rsid w:val="002936C0"/>
    <w:rsid w:val="002A246D"/>
    <w:rsid w:val="002B0134"/>
    <w:rsid w:val="002D2BAF"/>
    <w:rsid w:val="002E1597"/>
    <w:rsid w:val="0035113B"/>
    <w:rsid w:val="00383720"/>
    <w:rsid w:val="0038668B"/>
    <w:rsid w:val="003A5F87"/>
    <w:rsid w:val="003C60DD"/>
    <w:rsid w:val="003E210A"/>
    <w:rsid w:val="004414AD"/>
    <w:rsid w:val="00470CE5"/>
    <w:rsid w:val="004817FD"/>
    <w:rsid w:val="004838BC"/>
    <w:rsid w:val="004A5E4B"/>
    <w:rsid w:val="004B0890"/>
    <w:rsid w:val="004B3BCB"/>
    <w:rsid w:val="004B46A0"/>
    <w:rsid w:val="004C1414"/>
    <w:rsid w:val="004D3714"/>
    <w:rsid w:val="0050655B"/>
    <w:rsid w:val="00545E99"/>
    <w:rsid w:val="00550080"/>
    <w:rsid w:val="0057158F"/>
    <w:rsid w:val="0059283B"/>
    <w:rsid w:val="005A0DE1"/>
    <w:rsid w:val="005B7DE0"/>
    <w:rsid w:val="005D186E"/>
    <w:rsid w:val="005D6C46"/>
    <w:rsid w:val="005E0E06"/>
    <w:rsid w:val="00601648"/>
    <w:rsid w:val="00613976"/>
    <w:rsid w:val="00615E9F"/>
    <w:rsid w:val="006234A0"/>
    <w:rsid w:val="006363F6"/>
    <w:rsid w:val="00650B91"/>
    <w:rsid w:val="00654B2D"/>
    <w:rsid w:val="00660587"/>
    <w:rsid w:val="00661748"/>
    <w:rsid w:val="00664110"/>
    <w:rsid w:val="00694AD8"/>
    <w:rsid w:val="006D0914"/>
    <w:rsid w:val="006D37DC"/>
    <w:rsid w:val="006E4363"/>
    <w:rsid w:val="007035CB"/>
    <w:rsid w:val="0072062E"/>
    <w:rsid w:val="007332E0"/>
    <w:rsid w:val="00745595"/>
    <w:rsid w:val="00754A79"/>
    <w:rsid w:val="00755220"/>
    <w:rsid w:val="007623DB"/>
    <w:rsid w:val="00775E47"/>
    <w:rsid w:val="00782CEF"/>
    <w:rsid w:val="00797B72"/>
    <w:rsid w:val="007E1746"/>
    <w:rsid w:val="007F55B4"/>
    <w:rsid w:val="007F7B23"/>
    <w:rsid w:val="00807960"/>
    <w:rsid w:val="008079E9"/>
    <w:rsid w:val="00817B0B"/>
    <w:rsid w:val="00856010"/>
    <w:rsid w:val="00866C4C"/>
    <w:rsid w:val="00880B2C"/>
    <w:rsid w:val="008C5EED"/>
    <w:rsid w:val="008D0802"/>
    <w:rsid w:val="008E0027"/>
    <w:rsid w:val="00901013"/>
    <w:rsid w:val="00907826"/>
    <w:rsid w:val="00921022"/>
    <w:rsid w:val="00921D68"/>
    <w:rsid w:val="00924360"/>
    <w:rsid w:val="0094186B"/>
    <w:rsid w:val="00947BAB"/>
    <w:rsid w:val="00950C7B"/>
    <w:rsid w:val="009F64ED"/>
    <w:rsid w:val="00A00EC0"/>
    <w:rsid w:val="00A05656"/>
    <w:rsid w:val="00A07436"/>
    <w:rsid w:val="00A10EEC"/>
    <w:rsid w:val="00A12617"/>
    <w:rsid w:val="00A30A85"/>
    <w:rsid w:val="00A30FA1"/>
    <w:rsid w:val="00A50BF4"/>
    <w:rsid w:val="00A5109D"/>
    <w:rsid w:val="00A513BB"/>
    <w:rsid w:val="00A64F7A"/>
    <w:rsid w:val="00A660E7"/>
    <w:rsid w:val="00A86E7D"/>
    <w:rsid w:val="00AA1065"/>
    <w:rsid w:val="00AD1899"/>
    <w:rsid w:val="00AE5FB6"/>
    <w:rsid w:val="00B22B17"/>
    <w:rsid w:val="00B252B4"/>
    <w:rsid w:val="00B334C2"/>
    <w:rsid w:val="00B51532"/>
    <w:rsid w:val="00B52CF9"/>
    <w:rsid w:val="00B6281A"/>
    <w:rsid w:val="00B86ECA"/>
    <w:rsid w:val="00B908D1"/>
    <w:rsid w:val="00B90AD0"/>
    <w:rsid w:val="00BA32BA"/>
    <w:rsid w:val="00BB48DB"/>
    <w:rsid w:val="00BD0963"/>
    <w:rsid w:val="00BF1F91"/>
    <w:rsid w:val="00BF7C07"/>
    <w:rsid w:val="00C026AF"/>
    <w:rsid w:val="00C0342C"/>
    <w:rsid w:val="00C07F2C"/>
    <w:rsid w:val="00C245E3"/>
    <w:rsid w:val="00C36114"/>
    <w:rsid w:val="00C41528"/>
    <w:rsid w:val="00C57303"/>
    <w:rsid w:val="00C700A0"/>
    <w:rsid w:val="00C75901"/>
    <w:rsid w:val="00C7735D"/>
    <w:rsid w:val="00C817A5"/>
    <w:rsid w:val="00C82BEF"/>
    <w:rsid w:val="00C913D5"/>
    <w:rsid w:val="00CA1C79"/>
    <w:rsid w:val="00CC4365"/>
    <w:rsid w:val="00CD118D"/>
    <w:rsid w:val="00CD7754"/>
    <w:rsid w:val="00CF5D27"/>
    <w:rsid w:val="00D011BD"/>
    <w:rsid w:val="00D029E3"/>
    <w:rsid w:val="00D22327"/>
    <w:rsid w:val="00D4774A"/>
    <w:rsid w:val="00D63E0C"/>
    <w:rsid w:val="00D63E1A"/>
    <w:rsid w:val="00D6494C"/>
    <w:rsid w:val="00D67DBA"/>
    <w:rsid w:val="00DA617E"/>
    <w:rsid w:val="00DB1A28"/>
    <w:rsid w:val="00DD6FAA"/>
    <w:rsid w:val="00DD7952"/>
    <w:rsid w:val="00DE5645"/>
    <w:rsid w:val="00DE57E4"/>
    <w:rsid w:val="00DF2E54"/>
    <w:rsid w:val="00DF43BB"/>
    <w:rsid w:val="00DF5DB8"/>
    <w:rsid w:val="00E03CCA"/>
    <w:rsid w:val="00E05753"/>
    <w:rsid w:val="00E15908"/>
    <w:rsid w:val="00E16ED6"/>
    <w:rsid w:val="00E27164"/>
    <w:rsid w:val="00E30977"/>
    <w:rsid w:val="00E66CCE"/>
    <w:rsid w:val="00E70008"/>
    <w:rsid w:val="00E91ECB"/>
    <w:rsid w:val="00EB37D4"/>
    <w:rsid w:val="00ED4AF3"/>
    <w:rsid w:val="00EE3BFA"/>
    <w:rsid w:val="00EF0E75"/>
    <w:rsid w:val="00F12BB8"/>
    <w:rsid w:val="00F22ADC"/>
    <w:rsid w:val="00F42977"/>
    <w:rsid w:val="00F50C44"/>
    <w:rsid w:val="00F52371"/>
    <w:rsid w:val="00F747D7"/>
    <w:rsid w:val="00F836CF"/>
    <w:rsid w:val="00F846C3"/>
    <w:rsid w:val="00FA0144"/>
    <w:rsid w:val="00FC2A60"/>
    <w:rsid w:val="00FE1872"/>
    <w:rsid w:val="00FE34A5"/>
    <w:rsid w:val="00FF5373"/>
    <w:rsid w:val="00FF7080"/>
    <w:rsid w:val="56DD7086"/>
    <w:rsid w:val="59AF3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5C5FE6"/>
  <w15:chartTrackingRefBased/>
  <w15:docId w15:val="{44533426-63A7-4B48-A02E-AC91D82B2D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titre"/>
    <w:qFormat/>
    <w:rsid w:val="00B334C2"/>
  </w:style>
  <w:style w:type="paragraph" w:styleId="Titre1">
    <w:name w:val="heading 1"/>
    <w:basedOn w:val="Normal"/>
    <w:next w:val="Normal"/>
    <w:link w:val="Titre1Car"/>
    <w:uiPriority w:val="9"/>
    <w:qFormat/>
    <w:rsid w:val="00B334C2"/>
    <w:pPr>
      <w:keepNext/>
      <w:keepLines/>
      <w:spacing w:before="400" w:after="40" w:line="240" w:lineRule="auto"/>
      <w:outlineLvl w:val="0"/>
    </w:pPr>
    <w:rPr>
      <w:rFonts w:asciiTheme="majorHAnsi" w:eastAsiaTheme="majorEastAsia" w:hAnsiTheme="majorHAnsi" w:cstheme="majorBidi"/>
      <w:color w:val="724886" w:themeColor="accent1" w:themeShade="80"/>
      <w:sz w:val="36"/>
      <w:szCs w:val="36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B334C2"/>
    <w:pPr>
      <w:keepNext/>
      <w:keepLines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A57CB8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B334C2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A57CB8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B334C2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color w:val="A57CB8" w:themeColor="accent1" w:themeShade="BF"/>
      <w:sz w:val="24"/>
      <w:szCs w:val="24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B334C2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aps/>
      <w:color w:val="A57CB8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B334C2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caps/>
      <w:color w:val="724886" w:themeColor="accent1" w:themeShade="80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B334C2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bCs/>
      <w:color w:val="724886" w:themeColor="accent1" w:themeShade="80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B334C2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bCs/>
      <w:i/>
      <w:iCs/>
      <w:color w:val="724886" w:themeColor="accent1" w:themeShade="80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B334C2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724886" w:themeColor="accent1" w:themeShade="8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2252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2252BB"/>
  </w:style>
  <w:style w:type="paragraph" w:styleId="Pieddepage">
    <w:name w:val="footer"/>
    <w:basedOn w:val="Normal"/>
    <w:link w:val="PieddepageCar"/>
    <w:uiPriority w:val="99"/>
    <w:unhideWhenUsed/>
    <w:rsid w:val="002252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2252BB"/>
  </w:style>
  <w:style w:type="character" w:customStyle="1" w:styleId="Titre1Car">
    <w:name w:val="Titre 1 Car"/>
    <w:basedOn w:val="Policepardfaut"/>
    <w:link w:val="Titre1"/>
    <w:uiPriority w:val="9"/>
    <w:rsid w:val="00B334C2"/>
    <w:rPr>
      <w:rFonts w:asciiTheme="majorHAnsi" w:eastAsiaTheme="majorEastAsia" w:hAnsiTheme="majorHAnsi" w:cstheme="majorBidi"/>
      <w:color w:val="724886" w:themeColor="accent1" w:themeShade="80"/>
      <w:sz w:val="36"/>
      <w:szCs w:val="36"/>
    </w:rPr>
  </w:style>
  <w:style w:type="character" w:customStyle="1" w:styleId="Titre2Car">
    <w:name w:val="Titre 2 Car"/>
    <w:basedOn w:val="Policepardfaut"/>
    <w:link w:val="Titre2"/>
    <w:uiPriority w:val="9"/>
    <w:rsid w:val="00B334C2"/>
    <w:rPr>
      <w:rFonts w:asciiTheme="majorHAnsi" w:eastAsiaTheme="majorEastAsia" w:hAnsiTheme="majorHAnsi" w:cstheme="majorBidi"/>
      <w:color w:val="A57CB8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B334C2"/>
    <w:rPr>
      <w:rFonts w:asciiTheme="majorHAnsi" w:eastAsiaTheme="majorEastAsia" w:hAnsiTheme="majorHAnsi" w:cstheme="majorBidi"/>
      <w:color w:val="A57CB8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B334C2"/>
    <w:rPr>
      <w:rFonts w:asciiTheme="majorHAnsi" w:eastAsiaTheme="majorEastAsia" w:hAnsiTheme="majorHAnsi" w:cstheme="majorBidi"/>
      <w:color w:val="A57CB8" w:themeColor="accent1" w:themeShade="BF"/>
      <w:sz w:val="24"/>
      <w:szCs w:val="24"/>
    </w:rPr>
  </w:style>
  <w:style w:type="character" w:customStyle="1" w:styleId="Titre5Car">
    <w:name w:val="Titre 5 Car"/>
    <w:basedOn w:val="Policepardfaut"/>
    <w:link w:val="Titre5"/>
    <w:uiPriority w:val="9"/>
    <w:semiHidden/>
    <w:rsid w:val="00B334C2"/>
    <w:rPr>
      <w:rFonts w:asciiTheme="majorHAnsi" w:eastAsiaTheme="majorEastAsia" w:hAnsiTheme="majorHAnsi" w:cstheme="majorBidi"/>
      <w:caps/>
      <w:color w:val="A57CB8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B334C2"/>
    <w:rPr>
      <w:rFonts w:asciiTheme="majorHAnsi" w:eastAsiaTheme="majorEastAsia" w:hAnsiTheme="majorHAnsi" w:cstheme="majorBidi"/>
      <w:i/>
      <w:iCs/>
      <w:caps/>
      <w:color w:val="724886" w:themeColor="accent1" w:themeShade="80"/>
    </w:rPr>
  </w:style>
  <w:style w:type="character" w:customStyle="1" w:styleId="Titre7Car">
    <w:name w:val="Titre 7 Car"/>
    <w:basedOn w:val="Policepardfaut"/>
    <w:link w:val="Titre7"/>
    <w:uiPriority w:val="9"/>
    <w:semiHidden/>
    <w:rsid w:val="00B334C2"/>
    <w:rPr>
      <w:rFonts w:asciiTheme="majorHAnsi" w:eastAsiaTheme="majorEastAsia" w:hAnsiTheme="majorHAnsi" w:cstheme="majorBidi"/>
      <w:b/>
      <w:bCs/>
      <w:color w:val="724886" w:themeColor="accent1" w:themeShade="80"/>
    </w:rPr>
  </w:style>
  <w:style w:type="character" w:customStyle="1" w:styleId="Titre8Car">
    <w:name w:val="Titre 8 Car"/>
    <w:basedOn w:val="Policepardfaut"/>
    <w:link w:val="Titre8"/>
    <w:uiPriority w:val="9"/>
    <w:semiHidden/>
    <w:rsid w:val="00B334C2"/>
    <w:rPr>
      <w:rFonts w:asciiTheme="majorHAnsi" w:eastAsiaTheme="majorEastAsia" w:hAnsiTheme="majorHAnsi" w:cstheme="majorBidi"/>
      <w:b/>
      <w:bCs/>
      <w:i/>
      <w:iCs/>
      <w:color w:val="724886" w:themeColor="accent1" w:themeShade="80"/>
    </w:rPr>
  </w:style>
  <w:style w:type="character" w:customStyle="1" w:styleId="Titre9Car">
    <w:name w:val="Titre 9 Car"/>
    <w:basedOn w:val="Policepardfaut"/>
    <w:link w:val="Titre9"/>
    <w:uiPriority w:val="9"/>
    <w:semiHidden/>
    <w:rsid w:val="00B334C2"/>
    <w:rPr>
      <w:rFonts w:asciiTheme="majorHAnsi" w:eastAsiaTheme="majorEastAsia" w:hAnsiTheme="majorHAnsi" w:cstheme="majorBidi"/>
      <w:i/>
      <w:iCs/>
      <w:color w:val="724886" w:themeColor="accent1" w:themeShade="80"/>
    </w:rPr>
  </w:style>
  <w:style w:type="paragraph" w:styleId="Lgende">
    <w:name w:val="caption"/>
    <w:basedOn w:val="Normal"/>
    <w:next w:val="Normal"/>
    <w:uiPriority w:val="35"/>
    <w:semiHidden/>
    <w:unhideWhenUsed/>
    <w:qFormat/>
    <w:rsid w:val="00B334C2"/>
    <w:pPr>
      <w:spacing w:line="240" w:lineRule="auto"/>
    </w:pPr>
    <w:rPr>
      <w:b/>
      <w:bCs/>
      <w:smallCaps/>
      <w:color w:val="0A1349" w:themeColor="text2"/>
    </w:rPr>
  </w:style>
  <w:style w:type="paragraph" w:styleId="Titre">
    <w:name w:val="Title"/>
    <w:basedOn w:val="Normal"/>
    <w:next w:val="Normal"/>
    <w:link w:val="TitreCar"/>
    <w:uiPriority w:val="10"/>
    <w:qFormat/>
    <w:rsid w:val="00B334C2"/>
    <w:pPr>
      <w:spacing w:after="0" w:line="204" w:lineRule="auto"/>
      <w:contextualSpacing/>
    </w:pPr>
    <w:rPr>
      <w:rFonts w:asciiTheme="majorHAnsi" w:eastAsiaTheme="majorEastAsia" w:hAnsiTheme="majorHAnsi" w:cstheme="majorBidi"/>
      <w:caps/>
      <w:color w:val="0A1349" w:themeColor="text2"/>
      <w:spacing w:val="-15"/>
      <w:sz w:val="72"/>
      <w:szCs w:val="72"/>
    </w:rPr>
  </w:style>
  <w:style w:type="character" w:customStyle="1" w:styleId="TitreCar">
    <w:name w:val="Titre Car"/>
    <w:basedOn w:val="Policepardfaut"/>
    <w:link w:val="Titre"/>
    <w:uiPriority w:val="10"/>
    <w:rsid w:val="00B334C2"/>
    <w:rPr>
      <w:rFonts w:asciiTheme="majorHAnsi" w:eastAsiaTheme="majorEastAsia" w:hAnsiTheme="majorHAnsi" w:cstheme="majorBidi"/>
      <w:caps/>
      <w:color w:val="0A1349" w:themeColor="text2"/>
      <w:spacing w:val="-15"/>
      <w:sz w:val="72"/>
      <w:szCs w:val="72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B334C2"/>
    <w:pPr>
      <w:numPr>
        <w:ilvl w:val="1"/>
      </w:numPr>
      <w:spacing w:after="240" w:line="240" w:lineRule="auto"/>
    </w:pPr>
    <w:rPr>
      <w:rFonts w:asciiTheme="majorHAnsi" w:eastAsiaTheme="majorEastAsia" w:hAnsiTheme="majorHAnsi" w:cstheme="majorBidi"/>
      <w:color w:val="D4C0DD" w:themeColor="accent1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B334C2"/>
    <w:rPr>
      <w:rFonts w:asciiTheme="majorHAnsi" w:eastAsiaTheme="majorEastAsia" w:hAnsiTheme="majorHAnsi" w:cstheme="majorBidi"/>
      <w:color w:val="D4C0DD" w:themeColor="accent1"/>
      <w:sz w:val="28"/>
      <w:szCs w:val="28"/>
    </w:rPr>
  </w:style>
  <w:style w:type="character" w:styleId="lev">
    <w:name w:val="Strong"/>
    <w:basedOn w:val="Policepardfaut"/>
    <w:uiPriority w:val="22"/>
    <w:qFormat/>
    <w:rsid w:val="00B334C2"/>
    <w:rPr>
      <w:b/>
      <w:bCs/>
    </w:rPr>
  </w:style>
  <w:style w:type="character" w:styleId="Accentuation">
    <w:name w:val="Emphasis"/>
    <w:basedOn w:val="Policepardfaut"/>
    <w:uiPriority w:val="20"/>
    <w:qFormat/>
    <w:rsid w:val="00B334C2"/>
    <w:rPr>
      <w:i/>
      <w:iCs/>
    </w:rPr>
  </w:style>
  <w:style w:type="paragraph" w:styleId="Sansinterligne">
    <w:name w:val="No Spacing"/>
    <w:uiPriority w:val="1"/>
    <w:qFormat/>
    <w:rsid w:val="00B334C2"/>
    <w:pPr>
      <w:spacing w:after="0" w:line="240" w:lineRule="auto"/>
    </w:pPr>
  </w:style>
  <w:style w:type="paragraph" w:styleId="Citation">
    <w:name w:val="Quote"/>
    <w:basedOn w:val="Normal"/>
    <w:next w:val="Normal"/>
    <w:link w:val="CitationCar"/>
    <w:uiPriority w:val="29"/>
    <w:qFormat/>
    <w:rsid w:val="00B334C2"/>
    <w:pPr>
      <w:spacing w:before="120" w:after="120"/>
      <w:ind w:left="720"/>
    </w:pPr>
    <w:rPr>
      <w:color w:val="0A1349" w:themeColor="text2"/>
      <w:sz w:val="24"/>
      <w:szCs w:val="24"/>
    </w:rPr>
  </w:style>
  <w:style w:type="character" w:customStyle="1" w:styleId="CitationCar">
    <w:name w:val="Citation Car"/>
    <w:basedOn w:val="Policepardfaut"/>
    <w:link w:val="Citation"/>
    <w:uiPriority w:val="29"/>
    <w:rsid w:val="00B334C2"/>
    <w:rPr>
      <w:color w:val="0A1349" w:themeColor="text2"/>
      <w:sz w:val="24"/>
      <w:szCs w:val="24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B334C2"/>
    <w:pPr>
      <w:spacing w:before="100" w:beforeAutospacing="1" w:after="240" w:line="240" w:lineRule="auto"/>
      <w:ind w:left="720"/>
      <w:jc w:val="center"/>
    </w:pPr>
    <w:rPr>
      <w:rFonts w:asciiTheme="majorHAnsi" w:eastAsiaTheme="majorEastAsia" w:hAnsiTheme="majorHAnsi" w:cstheme="majorBidi"/>
      <w:color w:val="0A1349" w:themeColor="text2"/>
      <w:spacing w:val="-6"/>
      <w:sz w:val="32"/>
      <w:szCs w:val="32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B334C2"/>
    <w:rPr>
      <w:rFonts w:asciiTheme="majorHAnsi" w:eastAsiaTheme="majorEastAsia" w:hAnsiTheme="majorHAnsi" w:cstheme="majorBidi"/>
      <w:color w:val="0A1349" w:themeColor="text2"/>
      <w:spacing w:val="-6"/>
      <w:sz w:val="32"/>
      <w:szCs w:val="32"/>
    </w:rPr>
  </w:style>
  <w:style w:type="character" w:styleId="Accentuationlgre">
    <w:name w:val="Subtle Emphasis"/>
    <w:basedOn w:val="Policepardfaut"/>
    <w:uiPriority w:val="19"/>
    <w:qFormat/>
    <w:rsid w:val="00B334C2"/>
    <w:rPr>
      <w:i/>
      <w:iCs/>
      <w:color w:val="1C34CC" w:themeColor="text1" w:themeTint="A6"/>
    </w:rPr>
  </w:style>
  <w:style w:type="character" w:styleId="Accentuationintense">
    <w:name w:val="Intense Emphasis"/>
    <w:basedOn w:val="Policepardfaut"/>
    <w:uiPriority w:val="21"/>
    <w:qFormat/>
    <w:rsid w:val="00B334C2"/>
    <w:rPr>
      <w:b/>
      <w:bCs/>
      <w:i/>
      <w:iCs/>
    </w:rPr>
  </w:style>
  <w:style w:type="character" w:styleId="Rfrencelgre">
    <w:name w:val="Subtle Reference"/>
    <w:basedOn w:val="Policepardfaut"/>
    <w:uiPriority w:val="31"/>
    <w:qFormat/>
    <w:rsid w:val="00B334C2"/>
    <w:rPr>
      <w:smallCaps/>
      <w:color w:val="1C34CC" w:themeColor="text1" w:themeTint="A6"/>
      <w:u w:val="none" w:color="4259E5" w:themeColor="text1" w:themeTint="80"/>
      <w:bdr w:val="none" w:sz="0" w:space="0" w:color="auto"/>
    </w:rPr>
  </w:style>
  <w:style w:type="character" w:styleId="Rfrenceintense">
    <w:name w:val="Intense Reference"/>
    <w:basedOn w:val="Policepardfaut"/>
    <w:uiPriority w:val="32"/>
    <w:qFormat/>
    <w:rsid w:val="00B334C2"/>
    <w:rPr>
      <w:b/>
      <w:bCs/>
      <w:smallCaps/>
      <w:color w:val="0A1349" w:themeColor="text2"/>
      <w:u w:val="single"/>
    </w:rPr>
  </w:style>
  <w:style w:type="character" w:styleId="Titredulivre">
    <w:name w:val="Book Title"/>
    <w:basedOn w:val="Policepardfaut"/>
    <w:uiPriority w:val="33"/>
    <w:qFormat/>
    <w:rsid w:val="00B334C2"/>
    <w:rPr>
      <w:b/>
      <w:bCs/>
      <w:smallCaps/>
      <w:spacing w:val="10"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B334C2"/>
    <w:pPr>
      <w:outlineLvl w:val="9"/>
    </w:pPr>
  </w:style>
  <w:style w:type="paragraph" w:customStyle="1" w:styleId="titrecommuniqudepresse">
    <w:name w:val="titre communiqué de presse"/>
    <w:basedOn w:val="Normal"/>
    <w:link w:val="titrecommuniqudepresseCar"/>
    <w:qFormat/>
    <w:rsid w:val="00E70008"/>
    <w:pPr>
      <w:jc w:val="center"/>
    </w:pPr>
    <w:rPr>
      <w:rFonts w:ascii="Montserrat SemiBold" w:eastAsia="Times New Roman" w:hAnsi="Montserrat SemiBold"/>
      <w:color w:val="FFFFFF" w:themeColor="background1"/>
      <w:sz w:val="36"/>
      <w:szCs w:val="36"/>
      <w:bdr w:val="none" w:sz="0" w:space="0" w:color="auto" w:frame="1"/>
      <w:lang w:eastAsia="fr-FR"/>
    </w:rPr>
  </w:style>
  <w:style w:type="paragraph" w:customStyle="1" w:styleId="Date1">
    <w:name w:val="Date1"/>
    <w:basedOn w:val="Normal"/>
    <w:link w:val="dateCar"/>
    <w:qFormat/>
    <w:rsid w:val="0059283B"/>
    <w:pPr>
      <w:jc w:val="right"/>
    </w:pPr>
    <w:rPr>
      <w:rFonts w:ascii="Montserrat" w:eastAsia="Times New Roman" w:hAnsi="Montserrat"/>
      <w:color w:val="0A1349"/>
      <w:sz w:val="20"/>
      <w:szCs w:val="20"/>
      <w:bdr w:val="none" w:sz="0" w:space="0" w:color="auto" w:frame="1"/>
      <w:lang w:eastAsia="fr-FR"/>
    </w:rPr>
  </w:style>
  <w:style w:type="character" w:customStyle="1" w:styleId="titrecommuniqudepresseCar">
    <w:name w:val="titre communiqué de presse Car"/>
    <w:basedOn w:val="Policepardfaut"/>
    <w:link w:val="titrecommuniqudepresse"/>
    <w:rsid w:val="00E70008"/>
    <w:rPr>
      <w:rFonts w:ascii="Montserrat SemiBold" w:eastAsia="Times New Roman" w:hAnsi="Montserrat SemiBold"/>
      <w:color w:val="FFFFFF" w:themeColor="background1"/>
      <w:sz w:val="36"/>
      <w:szCs w:val="36"/>
      <w:bdr w:val="none" w:sz="0" w:space="0" w:color="auto" w:frame="1"/>
      <w:lang w:eastAsia="fr-FR"/>
    </w:rPr>
  </w:style>
  <w:style w:type="paragraph" w:customStyle="1" w:styleId="titre10">
    <w:name w:val="titre 1"/>
    <w:basedOn w:val="Normal"/>
    <w:link w:val="titre1Car0"/>
    <w:qFormat/>
    <w:rsid w:val="0059283B"/>
    <w:rPr>
      <w:rFonts w:ascii="Montserrat SemiBold" w:eastAsia="Times New Roman" w:hAnsi="Montserrat SemiBold"/>
      <w:color w:val="418FDE"/>
      <w:sz w:val="28"/>
      <w:szCs w:val="28"/>
      <w:bdr w:val="none" w:sz="0" w:space="0" w:color="auto" w:frame="1"/>
      <w:lang w:eastAsia="fr-FR"/>
    </w:rPr>
  </w:style>
  <w:style w:type="character" w:customStyle="1" w:styleId="dateCar">
    <w:name w:val="date Car"/>
    <w:basedOn w:val="Policepardfaut"/>
    <w:link w:val="Date1"/>
    <w:rsid w:val="0059283B"/>
    <w:rPr>
      <w:rFonts w:ascii="Montserrat" w:eastAsia="Times New Roman" w:hAnsi="Montserrat"/>
      <w:color w:val="0A1349"/>
      <w:sz w:val="20"/>
      <w:szCs w:val="20"/>
      <w:bdr w:val="none" w:sz="0" w:space="0" w:color="auto" w:frame="1"/>
      <w:lang w:eastAsia="fr-FR"/>
    </w:rPr>
  </w:style>
  <w:style w:type="paragraph" w:customStyle="1" w:styleId="sous-titre0">
    <w:name w:val="sous-titre"/>
    <w:basedOn w:val="Normal"/>
    <w:link w:val="sous-titreCar0"/>
    <w:qFormat/>
    <w:rsid w:val="0059283B"/>
    <w:rPr>
      <w:rFonts w:ascii="Montserrat SemiBold" w:eastAsia="Times New Roman" w:hAnsi="Montserrat SemiBold"/>
      <w:color w:val="13283C"/>
      <w:bdr w:val="none" w:sz="0" w:space="0" w:color="auto" w:frame="1"/>
      <w:lang w:eastAsia="fr-FR"/>
    </w:rPr>
  </w:style>
  <w:style w:type="character" w:customStyle="1" w:styleId="titre1Car0">
    <w:name w:val="titre 1 Car"/>
    <w:basedOn w:val="Policepardfaut"/>
    <w:link w:val="titre10"/>
    <w:rsid w:val="0059283B"/>
    <w:rPr>
      <w:rFonts w:ascii="Montserrat SemiBold" w:eastAsia="Times New Roman" w:hAnsi="Montserrat SemiBold"/>
      <w:color w:val="418FDE"/>
      <w:sz w:val="28"/>
      <w:szCs w:val="28"/>
      <w:bdr w:val="none" w:sz="0" w:space="0" w:color="auto" w:frame="1"/>
      <w:lang w:eastAsia="fr-FR"/>
    </w:rPr>
  </w:style>
  <w:style w:type="paragraph" w:customStyle="1" w:styleId="textecourant">
    <w:name w:val="texte courant"/>
    <w:basedOn w:val="Normal"/>
    <w:link w:val="textecourantCar"/>
    <w:qFormat/>
    <w:rsid w:val="0059283B"/>
    <w:rPr>
      <w:rFonts w:ascii="Montserrat" w:eastAsia="Times New Roman" w:hAnsi="Montserrat"/>
      <w:color w:val="13283C"/>
      <w:sz w:val="18"/>
      <w:szCs w:val="18"/>
      <w:bdr w:val="none" w:sz="0" w:space="0" w:color="auto" w:frame="1"/>
      <w:lang w:eastAsia="fr-FR"/>
    </w:rPr>
  </w:style>
  <w:style w:type="character" w:customStyle="1" w:styleId="sous-titreCar0">
    <w:name w:val="sous-titre Car"/>
    <w:basedOn w:val="Policepardfaut"/>
    <w:link w:val="sous-titre0"/>
    <w:rsid w:val="0059283B"/>
    <w:rPr>
      <w:rFonts w:ascii="Montserrat SemiBold" w:eastAsia="Times New Roman" w:hAnsi="Montserrat SemiBold"/>
      <w:color w:val="13283C"/>
      <w:bdr w:val="none" w:sz="0" w:space="0" w:color="auto" w:frame="1"/>
      <w:lang w:eastAsia="fr-FR"/>
    </w:rPr>
  </w:style>
  <w:style w:type="character" w:customStyle="1" w:styleId="textecourantCar">
    <w:name w:val="texte courant Car"/>
    <w:basedOn w:val="Policepardfaut"/>
    <w:link w:val="textecourant"/>
    <w:rsid w:val="0059283B"/>
    <w:rPr>
      <w:rFonts w:ascii="Montserrat" w:eastAsia="Times New Roman" w:hAnsi="Montserrat"/>
      <w:color w:val="13283C"/>
      <w:sz w:val="18"/>
      <w:szCs w:val="18"/>
      <w:bdr w:val="none" w:sz="0" w:space="0" w:color="auto" w:frame="1"/>
      <w:lang w:eastAsia="fr-FR"/>
    </w:rPr>
  </w:style>
  <w:style w:type="paragraph" w:styleId="Paragraphedeliste">
    <w:name w:val="List Paragraph"/>
    <w:basedOn w:val="Normal"/>
    <w:link w:val="ParagraphedelisteCar"/>
    <w:uiPriority w:val="34"/>
    <w:qFormat/>
    <w:rsid w:val="00143D9B"/>
    <w:pPr>
      <w:spacing w:after="0" w:line="240" w:lineRule="auto"/>
      <w:ind w:left="720"/>
      <w:contextualSpacing/>
    </w:pPr>
    <w:rPr>
      <w:rFonts w:eastAsiaTheme="minorHAnsi"/>
      <w:sz w:val="24"/>
      <w:szCs w:val="24"/>
    </w:rPr>
  </w:style>
  <w:style w:type="character" w:styleId="Lienhypertexte">
    <w:name w:val="Hyperlink"/>
    <w:basedOn w:val="Policepardfaut"/>
    <w:uiPriority w:val="99"/>
    <w:unhideWhenUsed/>
    <w:rsid w:val="00143D9B"/>
    <w:rPr>
      <w:color w:val="7EDDD3" w:themeColor="hyperlink"/>
      <w:u w:val="single"/>
    </w:rPr>
  </w:style>
  <w:style w:type="paragraph" w:customStyle="1" w:styleId="sous-titre1">
    <w:name w:val="sous-titre1"/>
    <w:basedOn w:val="textecourant"/>
    <w:link w:val="sous-titre1Car"/>
    <w:qFormat/>
    <w:rsid w:val="00FE1872"/>
    <w:pPr>
      <w:spacing w:after="0"/>
    </w:pPr>
    <w:rPr>
      <w:rFonts w:ascii="Montserrat SemiBold" w:hAnsi="Montserrat SemiBold"/>
    </w:rPr>
  </w:style>
  <w:style w:type="paragraph" w:customStyle="1" w:styleId="note">
    <w:name w:val="note"/>
    <w:basedOn w:val="Normal"/>
    <w:link w:val="noteCar"/>
    <w:qFormat/>
    <w:rsid w:val="00807960"/>
    <w:pPr>
      <w:jc w:val="both"/>
    </w:pPr>
    <w:rPr>
      <w:rFonts w:ascii="Montserrat" w:hAnsi="Montserrat" w:cs="Arial"/>
      <w:color w:val="418FDE"/>
      <w:sz w:val="16"/>
      <w:szCs w:val="16"/>
    </w:rPr>
  </w:style>
  <w:style w:type="character" w:customStyle="1" w:styleId="sous-titre1Car">
    <w:name w:val="sous-titre1 Car"/>
    <w:basedOn w:val="textecourantCar"/>
    <w:link w:val="sous-titre1"/>
    <w:rsid w:val="00FE1872"/>
    <w:rPr>
      <w:rFonts w:ascii="Montserrat SemiBold" w:eastAsia="Times New Roman" w:hAnsi="Montserrat SemiBold"/>
      <w:color w:val="13283C"/>
      <w:sz w:val="18"/>
      <w:szCs w:val="18"/>
      <w:bdr w:val="none" w:sz="0" w:space="0" w:color="auto" w:frame="1"/>
      <w:lang w:eastAsia="fr-FR"/>
    </w:rPr>
  </w:style>
  <w:style w:type="character" w:customStyle="1" w:styleId="noteCar">
    <w:name w:val="note Car"/>
    <w:basedOn w:val="Policepardfaut"/>
    <w:link w:val="note"/>
    <w:rsid w:val="00807960"/>
    <w:rPr>
      <w:rFonts w:ascii="Montserrat" w:hAnsi="Montserrat" w:cs="Arial"/>
      <w:color w:val="418FDE"/>
      <w:sz w:val="16"/>
      <w:szCs w:val="16"/>
    </w:rPr>
  </w:style>
  <w:style w:type="character" w:customStyle="1" w:styleId="ParagraphedelisteCar">
    <w:name w:val="Paragraphe de liste Car"/>
    <w:link w:val="Paragraphedeliste"/>
    <w:uiPriority w:val="34"/>
    <w:locked/>
    <w:rsid w:val="00E91ECB"/>
    <w:rPr>
      <w:rFonts w:eastAsiaTheme="minorHAns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225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6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ertho.ASP\AppData\Local\Microsoft\Windows\INetCache\Content.Outlook\TMBDVPL8\MODELE%20WORD%20POLYVIA%20N1.dotx" TargetMode="External"/></Relationships>
</file>

<file path=word/theme/theme1.xml><?xml version="1.0" encoding="utf-8"?>
<a:theme xmlns:a="http://schemas.openxmlformats.org/drawingml/2006/main" name="Thème Office">
  <a:themeElements>
    <a:clrScheme name="POLYVIA VIA">
      <a:dk1>
        <a:srgbClr val="0A1349"/>
      </a:dk1>
      <a:lt1>
        <a:srgbClr val="FFFFFF"/>
      </a:lt1>
      <a:dk2>
        <a:srgbClr val="0A1349"/>
      </a:dk2>
      <a:lt2>
        <a:srgbClr val="E7E6E6"/>
      </a:lt2>
      <a:accent1>
        <a:srgbClr val="D4C0DD"/>
      </a:accent1>
      <a:accent2>
        <a:srgbClr val="FFCE44"/>
      </a:accent2>
      <a:accent3>
        <a:srgbClr val="7EDDD3"/>
      </a:accent3>
      <a:accent4>
        <a:srgbClr val="FF6A39"/>
      </a:accent4>
      <a:accent5>
        <a:srgbClr val="418FDE"/>
      </a:accent5>
      <a:accent6>
        <a:srgbClr val="0A1349"/>
      </a:accent6>
      <a:hlink>
        <a:srgbClr val="7EDDD3"/>
      </a:hlink>
      <a:folHlink>
        <a:srgbClr val="D4C0DD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4928988CBF9443ABF551D20A232615" ma:contentTypeVersion="15" ma:contentTypeDescription="Crée un document." ma:contentTypeScope="" ma:versionID="9e2858284499d0827d558141115ffac7">
  <xsd:schema xmlns:xsd="http://www.w3.org/2001/XMLSchema" xmlns:xs="http://www.w3.org/2001/XMLSchema" xmlns:p="http://schemas.microsoft.com/office/2006/metadata/properties" xmlns:ns2="730151cf-2a7d-4bf5-97d8-dcdaa0b30259" xmlns:ns3="f85f5886-53fb-4433-b291-c22d9e506bf9" targetNamespace="http://schemas.microsoft.com/office/2006/metadata/properties" ma:root="true" ma:fieldsID="c8553982015cc896145433f10d3927c3" ns2:_="" ns3:_="">
    <xsd:import namespace="730151cf-2a7d-4bf5-97d8-dcdaa0b30259"/>
    <xsd:import namespace="f85f5886-53fb-4433-b291-c22d9e506bf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0151cf-2a7d-4bf5-97d8-dcdaa0b3025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c2a700f5-3814-43cd-be73-f82b55e328f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5f5886-53fb-4433-b291-c22d9e506bf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47dcc45-fc71-409d-be42-331ee401418f}" ma:internalName="TaxCatchAll" ma:showField="CatchAllData" ma:web="f85f5886-53fb-4433-b291-c22d9e506bf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diaLengthInSeconds xmlns="730151cf-2a7d-4bf5-97d8-dcdaa0b30259" xsi:nil="true"/>
    <TaxCatchAll xmlns="f85f5886-53fb-4433-b291-c22d9e506bf9" xsi:nil="true"/>
    <lcf76f155ced4ddcb4097134ff3c332f xmlns="730151cf-2a7d-4bf5-97d8-dcdaa0b30259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E670B7A-C789-44A0-9231-7B947144AFB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9E53DE0-01C4-4D1A-A4A2-4CD410BD892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349BEF1-261A-45F1-89D5-6B920A53F0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30151cf-2a7d-4bf5-97d8-dcdaa0b30259"/>
    <ds:schemaRef ds:uri="f85f5886-53fb-4433-b291-c22d9e506bf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8443608-CDD4-478F-B46E-501F91C30EF6}">
  <ds:schemaRefs>
    <ds:schemaRef ds:uri="http://schemas.microsoft.com/office/2006/metadata/properties"/>
    <ds:schemaRef ds:uri="http://schemas.microsoft.com/office/infopath/2007/PartnerControls"/>
    <ds:schemaRef ds:uri="730151cf-2a7d-4bf5-97d8-dcdaa0b30259"/>
    <ds:schemaRef ds:uri="f85f5886-53fb-4433-b291-c22d9e506bf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MODELE WORD POLYVIA N1</Template>
  <TotalTime>17</TotalTime>
  <Pages>1</Pages>
  <Words>51</Words>
  <Characters>282</Characters>
  <Application>Microsoft Office Word</Application>
  <DocSecurity>0</DocSecurity>
  <Lines>2</Lines>
  <Paragraphs>1</Paragraphs>
  <ScaleCrop>false</ScaleCrop>
  <Company/>
  <LinksUpToDate>false</LinksUpToDate>
  <CharactersWithSpaces>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BERTHO Alizée (Plasti Ouest)</dc:creator>
  <cp:keywords/>
  <dc:description/>
  <cp:lastModifiedBy>ABDULLAHI Aurélie</cp:lastModifiedBy>
  <cp:revision>8</cp:revision>
  <cp:lastPrinted>2021-06-24T07:39:00Z</cp:lastPrinted>
  <dcterms:created xsi:type="dcterms:W3CDTF">2024-03-20T11:21:00Z</dcterms:created>
  <dcterms:modified xsi:type="dcterms:W3CDTF">2025-07-28T13:45:00Z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0x010100384928988CBF9443ABF551D20A232615</vt:lpwstr>
  </property>
  <property fmtid="{D5CDD505-2E9C-101B-9397-08002B2CF9AE}" pid="3" name="MediaServiceImageTags">
    <vt:lpwstr/>
  </property>
  <property fmtid="{D5CDD505-2E9C-101B-9397-08002B2CF9AE}" pid="4" name="Order">
    <vt:r8>2137000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ComplianceAssetId">
    <vt:lpwstr/>
  </property>
  <property fmtid="{D5CDD505-2E9C-101B-9397-08002B2CF9AE}" pid="10" name="TemplateUrl">
    <vt:lpwstr/>
  </property>
</Properties>
</file>